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58DD13F8" w:rsidR="00B12341" w:rsidRDefault="0054362B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5A37C7">
        <w:rPr>
          <w:b/>
          <w:noProof/>
          <w:sz w:val="24"/>
        </w:rPr>
        <w:t>3GPP TSG-RAN WG4 Meeting #11</w:t>
      </w:r>
      <w:r w:rsidR="00585E73">
        <w:rPr>
          <w:b/>
          <w:noProof/>
          <w:sz w:val="24"/>
        </w:rPr>
        <w:t>6</w:t>
      </w:r>
      <w:r w:rsidR="00DC5180" w:rsidRPr="0033027D">
        <w:rPr>
          <w:b/>
          <w:noProof/>
          <w:sz w:val="24"/>
        </w:rPr>
        <w:tab/>
      </w:r>
      <w:r w:rsidR="00C04DCC" w:rsidRPr="00C04DCC">
        <w:rPr>
          <w:rFonts w:cs="Arial"/>
          <w:b/>
          <w:bCs/>
          <w:color w:val="808080"/>
          <w:sz w:val="26"/>
          <w:szCs w:val="26"/>
        </w:rPr>
        <w:t>R4-2510972</w:t>
      </w:r>
    </w:p>
    <w:p w14:paraId="63C63B34" w14:textId="18163DC6" w:rsidR="001512D7" w:rsidRPr="002209E4" w:rsidRDefault="0035189B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1" w:name="_Hlk192156372"/>
      <w:r>
        <w:rPr>
          <w:rFonts w:eastAsia="SimSun" w:cs="Arial"/>
          <w:sz w:val="24"/>
          <w:szCs w:val="24"/>
          <w:lang w:eastAsia="zh-CN"/>
        </w:rPr>
        <w:t>Bengaluru, India, August 25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  <w:r w:rsidR="00766B19">
        <w:rPr>
          <w:rFonts w:cs="Arial"/>
          <w:sz w:val="24"/>
        </w:rPr>
        <w:br/>
      </w:r>
    </w:p>
    <w:bookmarkEnd w:id="1"/>
    <w:p w14:paraId="3AA07729" w14:textId="61BEC8EC" w:rsidR="0010618D" w:rsidRDefault="000F7ECB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End w:id="0"/>
      <w:r w:rsidR="00BE5DA8" w:rsidRPr="00BE5DA8">
        <w:rPr>
          <w:rFonts w:ascii="Arial" w:hAnsi="Arial" w:cs="Arial"/>
          <w:b/>
        </w:rPr>
        <w:t>REFSENS procedure</w:t>
      </w:r>
    </w:p>
    <w:p w14:paraId="4862DD38" w14:textId="77777777" w:rsidR="00BE5DA8" w:rsidRPr="005E4466" w:rsidRDefault="00BE5DA8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59B8C1" w14:textId="63D44DAA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0D2AB9">
        <w:rPr>
          <w:rFonts w:ascii="Arial" w:hAnsi="Arial" w:cs="Arial"/>
          <w:b/>
        </w:rPr>
        <w:t>7.</w:t>
      </w:r>
      <w:r w:rsidR="0035189B">
        <w:rPr>
          <w:rFonts w:ascii="Arial" w:hAnsi="Arial" w:cs="Arial"/>
          <w:b/>
        </w:rPr>
        <w:t>22</w:t>
      </w:r>
      <w:r w:rsidR="007B4F36">
        <w:rPr>
          <w:rFonts w:ascii="Arial" w:hAnsi="Arial" w:cs="Arial"/>
          <w:b/>
        </w:rPr>
        <w:t>.</w:t>
      </w:r>
      <w:r w:rsidR="009B0296">
        <w:rPr>
          <w:rFonts w:ascii="Arial" w:hAnsi="Arial" w:cs="Arial"/>
          <w:b/>
        </w:rPr>
        <w:t>3</w:t>
      </w:r>
      <w:r w:rsidR="007B4F36">
        <w:rPr>
          <w:rFonts w:ascii="Arial" w:hAnsi="Arial" w:cs="Arial"/>
          <w:b/>
        </w:rPr>
        <w:t>.2</w:t>
      </w:r>
    </w:p>
    <w:p w14:paraId="41AD4397" w14:textId="3697C05C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42BE1">
        <w:rPr>
          <w:rFonts w:ascii="Arial" w:hAnsi="Arial" w:cs="Arial"/>
          <w:b/>
        </w:rPr>
        <w:t>9</w:t>
      </w:r>
    </w:p>
    <w:p w14:paraId="04CD946E" w14:textId="66B374B4" w:rsidR="00BD0ED2" w:rsidRDefault="00100D72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="00E66463">
        <w:rPr>
          <w:rFonts w:ascii="Arial" w:hAnsi="Arial" w:cs="Arial"/>
          <w:b/>
        </w:rPr>
        <w:t xml:space="preserve">I: </w:t>
      </w:r>
      <w:r w:rsidR="00E66463">
        <w:rPr>
          <w:rFonts w:ascii="Arial" w:hAnsi="Arial" w:cs="Arial"/>
          <w:b/>
        </w:rPr>
        <w:tab/>
      </w:r>
      <w:proofErr w:type="spellStart"/>
      <w:r w:rsidRPr="00100D72">
        <w:rPr>
          <w:rFonts w:ascii="Arial" w:hAnsi="Arial" w:cs="Arial"/>
          <w:b/>
        </w:rPr>
        <w:t>Ambient_IoT_Solutions</w:t>
      </w:r>
      <w:proofErr w:type="spellEnd"/>
      <w:r w:rsidRPr="00100D72">
        <w:rPr>
          <w:rFonts w:ascii="Arial" w:hAnsi="Arial" w:cs="Arial"/>
          <w:b/>
        </w:rPr>
        <w:t>-Core</w:t>
      </w:r>
    </w:p>
    <w:p w14:paraId="3EDAE914" w14:textId="4F1BEA4C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2C0F6D">
        <w:rPr>
          <w:rFonts w:ascii="Arial" w:hAnsi="Arial" w:cs="Arial"/>
          <w:b/>
        </w:rPr>
        <w:t>RA</w:t>
      </w:r>
      <w:r w:rsidR="00927D92">
        <w:rPr>
          <w:rFonts w:ascii="Arial" w:hAnsi="Arial" w:cs="Arial"/>
          <w:b/>
        </w:rPr>
        <w:t>N</w:t>
      </w:r>
      <w:r w:rsidR="00A22826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6B1DE099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100D72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E60ED9A" w14:textId="54ACF14C" w:rsidR="003862F5" w:rsidRDefault="005B4148" w:rsidP="005D09B8">
      <w:r>
        <w:t>RAN4#11</w:t>
      </w:r>
      <w:r w:rsidR="005D09B8">
        <w:t xml:space="preserve">5 WF </w:t>
      </w:r>
      <w:r w:rsidR="00735AA2">
        <w:t xml:space="preserve">for Ambient IoT device </w:t>
      </w:r>
      <w:r w:rsidR="00697E34">
        <w:t>[</w:t>
      </w:r>
      <w:r w:rsidR="00151D6B">
        <w:t>16</w:t>
      </w:r>
      <w:r w:rsidR="00697E34">
        <w:t xml:space="preserve">] </w:t>
      </w:r>
      <w:r w:rsidR="00735AA2">
        <w:t xml:space="preserve">was agreed. </w:t>
      </w:r>
      <w:r w:rsidR="00697E34">
        <w:t xml:space="preserve">In this paper we continue discussion </w:t>
      </w:r>
      <w:r w:rsidR="00A61F54">
        <w:t xml:space="preserve">on the REFSENS procedure. </w:t>
      </w:r>
    </w:p>
    <w:p w14:paraId="4BC5AED9" w14:textId="5FEC9C16" w:rsidR="00FD0C08" w:rsidRDefault="000A567D" w:rsidP="00FD0C08">
      <w:pPr>
        <w:pStyle w:val="Heading1"/>
      </w:pPr>
      <w:r>
        <w:t xml:space="preserve">2. </w:t>
      </w:r>
      <w:r>
        <w:tab/>
      </w:r>
      <w:r w:rsidR="0055354A">
        <w:t>Terminology</w:t>
      </w:r>
    </w:p>
    <w:p w14:paraId="1888AAD4" w14:textId="77777777" w:rsidR="00CA1BD1" w:rsidRDefault="00107DED" w:rsidP="00CA1BD1">
      <w:pPr>
        <w:pStyle w:val="Heading2"/>
      </w:pPr>
      <w:r>
        <w:t>2.2</w:t>
      </w:r>
      <w:r>
        <w:tab/>
      </w:r>
      <w:r w:rsidR="00CA1BD1">
        <w:t>Process for REFSENS</w:t>
      </w:r>
    </w:p>
    <w:p w14:paraId="5A178338" w14:textId="4B81C899" w:rsidR="00A61F54" w:rsidRDefault="00B87E6C" w:rsidP="00CA1BD1">
      <w:r>
        <w:t>WF [15] agrees for REFSENS the following:</w:t>
      </w:r>
    </w:p>
    <w:p w14:paraId="3095C82F" w14:textId="77777777" w:rsidR="00B87E6C" w:rsidRPr="0086011B" w:rsidRDefault="00B87E6C" w:rsidP="00B87E6C">
      <w:pPr>
        <w:rPr>
          <w:rFonts w:eastAsia="DengXian"/>
          <w:b/>
          <w:bCs/>
          <w:highlight w:val="green"/>
          <w:u w:val="single"/>
          <w:lang w:val="en-US" w:eastAsia="zh-CN"/>
        </w:rPr>
      </w:pPr>
      <w:r w:rsidRPr="0086011B">
        <w:rPr>
          <w:rFonts w:eastAsia="DengXian" w:hint="eastAsia"/>
          <w:b/>
          <w:bCs/>
          <w:highlight w:val="green"/>
          <w:u w:val="single"/>
          <w:lang w:val="en-US" w:eastAsia="zh-CN"/>
        </w:rPr>
        <w:t>Issue 3-4-1: Reference sensitivity</w:t>
      </w:r>
      <w:bookmarkStart w:id="2" w:name="OLE_LINK124"/>
    </w:p>
    <w:p w14:paraId="7D2D8711" w14:textId="77777777" w:rsidR="00B87E6C" w:rsidRPr="0086011B" w:rsidRDefault="00B87E6C" w:rsidP="00B87E6C">
      <w:pPr>
        <w:rPr>
          <w:rFonts w:eastAsia="DengXian"/>
          <w:b/>
          <w:bCs/>
          <w:highlight w:val="green"/>
          <w:lang w:eastAsia="zh-CN"/>
        </w:rPr>
      </w:pPr>
      <w:r w:rsidRPr="0086011B">
        <w:rPr>
          <w:rFonts w:eastAsia="DengXian"/>
          <w:b/>
          <w:bCs/>
          <w:highlight w:val="green"/>
          <w:lang w:eastAsia="zh-CN"/>
        </w:rPr>
        <w:t>Agreement in RAN4#115:</w:t>
      </w:r>
    </w:p>
    <w:bookmarkEnd w:id="2"/>
    <w:p w14:paraId="56A388C4" w14:textId="77777777" w:rsidR="00B87E6C" w:rsidRPr="0086011B" w:rsidRDefault="00B87E6C" w:rsidP="00C04DCC">
      <w:pPr>
        <w:pStyle w:val="ListParagraph"/>
        <w:numPr>
          <w:ilvl w:val="0"/>
          <w:numId w:val="1"/>
        </w:numPr>
        <w:rPr>
          <w:highlight w:val="green"/>
          <w:lang w:val="en-US" w:eastAsia="zh-CN"/>
        </w:rPr>
      </w:pPr>
      <w:r w:rsidRPr="0086011B">
        <w:rPr>
          <w:rFonts w:eastAsia="DengXian" w:hint="eastAsia"/>
          <w:highlight w:val="green"/>
          <w:lang w:val="en-US" w:eastAsia="zh-CN"/>
        </w:rPr>
        <w:t xml:space="preserve">Using [-34dBm] as starting point to define REFSENS requirements, based on the peak </w:t>
      </w:r>
      <w:r w:rsidRPr="0086011B">
        <w:rPr>
          <w:rFonts w:eastAsia="DengXian"/>
          <w:highlight w:val="green"/>
          <w:lang w:val="en-US" w:eastAsia="zh-CN"/>
        </w:rPr>
        <w:t xml:space="preserve">gain </w:t>
      </w:r>
      <w:r w:rsidRPr="0086011B">
        <w:rPr>
          <w:rFonts w:eastAsia="DengXian" w:hint="eastAsia"/>
          <w:highlight w:val="green"/>
          <w:lang w:val="en-US" w:eastAsia="zh-CN"/>
        </w:rPr>
        <w:t>direction of device antenna.</w:t>
      </w:r>
    </w:p>
    <w:p w14:paraId="5AC2AF21" w14:textId="77777777" w:rsidR="00B87E6C" w:rsidRPr="0086011B" w:rsidRDefault="00B87E6C" w:rsidP="00C04DCC">
      <w:pPr>
        <w:pStyle w:val="ListParagraph"/>
        <w:numPr>
          <w:ilvl w:val="0"/>
          <w:numId w:val="1"/>
        </w:numPr>
        <w:rPr>
          <w:rFonts w:eastAsia="DengXian"/>
          <w:highlight w:val="green"/>
          <w:lang w:val="en-US" w:eastAsia="zh-CN"/>
        </w:rPr>
      </w:pPr>
      <w:r w:rsidRPr="0086011B">
        <w:rPr>
          <w:highlight w:val="green"/>
          <w:lang w:val="en-US" w:eastAsia="zh-CN"/>
        </w:rPr>
        <w:t xml:space="preserve">Consider </w:t>
      </w:r>
      <w:proofErr w:type="gramStart"/>
      <w:r w:rsidRPr="0086011B">
        <w:rPr>
          <w:highlight w:val="green"/>
          <w:lang w:val="en-US" w:eastAsia="zh-CN"/>
        </w:rPr>
        <w:t>to d</w:t>
      </w:r>
      <w:r w:rsidRPr="0086011B">
        <w:rPr>
          <w:rFonts w:hint="eastAsia"/>
          <w:highlight w:val="green"/>
          <w:lang w:val="en-US" w:eastAsia="zh-CN"/>
        </w:rPr>
        <w:t>efine</w:t>
      </w:r>
      <w:proofErr w:type="gramEnd"/>
      <w:r w:rsidRPr="0086011B">
        <w:rPr>
          <w:rFonts w:hint="eastAsia"/>
          <w:highlight w:val="green"/>
          <w:lang w:val="en-US" w:eastAsia="zh-CN"/>
        </w:rPr>
        <w:t xml:space="preserve"> orientation requirements </w:t>
      </w:r>
      <w:r w:rsidRPr="0086011B">
        <w:rPr>
          <w:rFonts w:eastAsia="DengXian"/>
          <w:highlight w:val="green"/>
          <w:lang w:val="en-US" w:eastAsia="zh-CN"/>
        </w:rPr>
        <w:t>with</w:t>
      </w:r>
      <w:r w:rsidRPr="0086011B">
        <w:rPr>
          <w:rFonts w:hint="eastAsia"/>
          <w:highlight w:val="green"/>
          <w:lang w:val="en-US" w:eastAsia="zh-CN"/>
        </w:rPr>
        <w:t xml:space="preserve"> following options</w:t>
      </w:r>
      <w:r w:rsidRPr="0086011B">
        <w:rPr>
          <w:rFonts w:eastAsia="DengXian" w:hint="eastAsia"/>
          <w:highlight w:val="green"/>
          <w:lang w:val="en-US" w:eastAsia="zh-CN"/>
        </w:rPr>
        <w:t>:</w:t>
      </w:r>
      <w:r w:rsidRPr="0086011B">
        <w:rPr>
          <w:rFonts w:hint="eastAsia"/>
          <w:highlight w:val="green"/>
          <w:lang w:val="en-US" w:eastAsia="zh-CN"/>
        </w:rPr>
        <w:t xml:space="preserve"> </w:t>
      </w:r>
    </w:p>
    <w:p w14:paraId="79C55C5A" w14:textId="77777777" w:rsidR="00B87E6C" w:rsidRPr="0086011B" w:rsidRDefault="00B87E6C" w:rsidP="00C04DCC">
      <w:pPr>
        <w:pStyle w:val="ListParagraph"/>
        <w:numPr>
          <w:ilvl w:val="1"/>
          <w:numId w:val="1"/>
        </w:numPr>
        <w:rPr>
          <w:rFonts w:eastAsia="DengXian"/>
          <w:highlight w:val="green"/>
          <w:lang w:val="en-US" w:eastAsia="zh-CN"/>
        </w:rPr>
      </w:pPr>
      <w:r w:rsidRPr="0086011B">
        <w:rPr>
          <w:rFonts w:eastAsia="DengXian" w:hint="eastAsia"/>
          <w:highlight w:val="green"/>
          <w:lang w:val="en-US" w:eastAsia="zh-CN"/>
        </w:rPr>
        <w:t xml:space="preserve">Option 1: min sensitivity at peak antenna </w:t>
      </w:r>
      <w:proofErr w:type="gramStart"/>
      <w:r w:rsidRPr="0086011B">
        <w:rPr>
          <w:rFonts w:eastAsia="DengXian" w:hint="eastAsia"/>
          <w:highlight w:val="green"/>
          <w:lang w:val="en-US" w:eastAsia="zh-CN"/>
        </w:rPr>
        <w:t>gain</w:t>
      </w:r>
      <w:proofErr w:type="gramEnd"/>
      <w:r w:rsidRPr="0086011B">
        <w:rPr>
          <w:rFonts w:eastAsia="DengXian" w:hint="eastAsia"/>
          <w:highlight w:val="green"/>
          <w:lang w:val="en-US" w:eastAsia="zh-CN"/>
        </w:rPr>
        <w:t xml:space="preserve"> direction and EIS spherical coverage requirements, </w:t>
      </w:r>
      <w:proofErr w:type="spellStart"/>
      <w:r w:rsidRPr="0086011B">
        <w:rPr>
          <w:rFonts w:eastAsia="DengXian" w:hint="eastAsia"/>
          <w:highlight w:val="green"/>
          <w:lang w:val="en-US" w:eastAsia="zh-CN"/>
        </w:rPr>
        <w:t>XdBm</w:t>
      </w:r>
      <w:proofErr w:type="spellEnd"/>
      <w:r w:rsidRPr="0086011B">
        <w:rPr>
          <w:rFonts w:eastAsia="DengXian" w:hint="eastAsia"/>
          <w:highlight w:val="green"/>
          <w:lang w:val="en-US" w:eastAsia="zh-CN"/>
        </w:rPr>
        <w:t xml:space="preserve"> at </w:t>
      </w:r>
      <w:proofErr w:type="spellStart"/>
      <w:r w:rsidRPr="0086011B">
        <w:rPr>
          <w:rFonts w:eastAsia="DengXian" w:hint="eastAsia"/>
          <w:highlight w:val="green"/>
          <w:lang w:val="en-US" w:eastAsia="zh-CN"/>
        </w:rPr>
        <w:t>Xth</w:t>
      </w:r>
      <w:proofErr w:type="spellEnd"/>
      <w:r w:rsidRPr="0086011B">
        <w:rPr>
          <w:rFonts w:eastAsia="DengXian" w:hint="eastAsia"/>
          <w:highlight w:val="green"/>
          <w:lang w:val="en-US" w:eastAsia="zh-CN"/>
        </w:rPr>
        <w:t xml:space="preserve"> percentage </w:t>
      </w:r>
    </w:p>
    <w:p w14:paraId="2374E0F5" w14:textId="77777777" w:rsidR="00B87E6C" w:rsidRPr="0086011B" w:rsidRDefault="00B87E6C" w:rsidP="00C04DCC">
      <w:pPr>
        <w:pStyle w:val="ListParagraph"/>
        <w:numPr>
          <w:ilvl w:val="1"/>
          <w:numId w:val="1"/>
        </w:numPr>
        <w:rPr>
          <w:rFonts w:eastAsia="DengXian"/>
          <w:highlight w:val="green"/>
          <w:lang w:val="en-US" w:eastAsia="zh-CN"/>
        </w:rPr>
      </w:pPr>
      <w:r w:rsidRPr="0086011B">
        <w:rPr>
          <w:rFonts w:eastAsia="DengXian" w:hint="eastAsia"/>
          <w:highlight w:val="green"/>
          <w:lang w:val="en-US" w:eastAsia="zh-CN"/>
        </w:rPr>
        <w:t>Option 2: spatial averaging EIS</w:t>
      </w:r>
    </w:p>
    <w:p w14:paraId="55E6DF02" w14:textId="77777777" w:rsidR="00B87E6C" w:rsidRPr="0086011B" w:rsidRDefault="00B87E6C" w:rsidP="00C04DCC">
      <w:pPr>
        <w:pStyle w:val="ListParagraph"/>
        <w:numPr>
          <w:ilvl w:val="1"/>
          <w:numId w:val="1"/>
        </w:numPr>
        <w:rPr>
          <w:rFonts w:eastAsia="DengXian"/>
          <w:highlight w:val="green"/>
          <w:lang w:val="en-US" w:eastAsia="zh-CN"/>
        </w:rPr>
      </w:pPr>
      <w:r w:rsidRPr="0086011B">
        <w:rPr>
          <w:rFonts w:eastAsia="DengXian" w:hint="eastAsia"/>
          <w:highlight w:val="green"/>
          <w:lang w:val="en-US" w:eastAsia="zh-CN"/>
        </w:rPr>
        <w:t>Option 3: EIS in the peak direction</w:t>
      </w:r>
    </w:p>
    <w:p w14:paraId="15063EEC" w14:textId="77777777" w:rsidR="00B87E6C" w:rsidRPr="0086011B" w:rsidRDefault="00B87E6C" w:rsidP="00C04DCC">
      <w:pPr>
        <w:pStyle w:val="ListParagraph"/>
        <w:numPr>
          <w:ilvl w:val="0"/>
          <w:numId w:val="2"/>
        </w:numPr>
        <w:rPr>
          <w:rFonts w:eastAsia="DengXian"/>
          <w:highlight w:val="green"/>
          <w:lang w:val="en-US" w:eastAsia="zh-CN"/>
        </w:rPr>
      </w:pPr>
      <w:r w:rsidRPr="0086011B">
        <w:rPr>
          <w:rFonts w:eastAsia="DengXian" w:hint="eastAsia"/>
          <w:highlight w:val="green"/>
          <w:lang w:val="en-US" w:eastAsia="zh-CN"/>
        </w:rPr>
        <w:t xml:space="preserve">Testing metric: </w:t>
      </w:r>
      <w:r w:rsidRPr="0086011B">
        <w:rPr>
          <w:rFonts w:eastAsia="DengXian"/>
          <w:highlight w:val="green"/>
          <w:lang w:val="en-US" w:eastAsia="zh-CN"/>
        </w:rPr>
        <w:t>10% miss detection rate</w:t>
      </w:r>
      <w:r w:rsidRPr="0086011B">
        <w:rPr>
          <w:rFonts w:eastAsia="DengXian" w:hint="eastAsia"/>
          <w:highlight w:val="green"/>
          <w:lang w:val="en-US" w:eastAsia="zh-CN"/>
        </w:rPr>
        <w:t>, FFS on whether to consider false alarm</w:t>
      </w:r>
    </w:p>
    <w:p w14:paraId="36629328" w14:textId="77777777" w:rsidR="00F20C74" w:rsidRDefault="00B87E6C" w:rsidP="00E14DF6">
      <w:r>
        <w:t xml:space="preserve">The miss detection needs to be accommodated in the test procedure. </w:t>
      </w:r>
      <w:r w:rsidR="002A6D07">
        <w:t>RAN4 has received an LS [16] relevant for this issue</w:t>
      </w:r>
      <w:r w:rsidR="00C34BBD">
        <w:t xml:space="preserve"> saying there is no separate trigger for the MSG1 in CFRA. Use of CFRA makes sense since the </w:t>
      </w:r>
      <w:r w:rsidR="00AE7D92">
        <w:t>DUT is known and it AS ID can be used directly</w:t>
      </w:r>
      <w:r w:rsidR="00161542">
        <w:t xml:space="preserve">. </w:t>
      </w:r>
      <w:r w:rsidR="00EA2F01">
        <w:t>TE emulating the reader can set the response time to the device and then the</w:t>
      </w:r>
      <w:r w:rsidR="002D04D8">
        <w:t xml:space="preserve"> response should be expected after the</w:t>
      </w:r>
      <w:r w:rsidR="00EA2F01">
        <w:t xml:space="preserve"> </w:t>
      </w:r>
      <w:r w:rsidR="002D04D8">
        <w:t xml:space="preserve">set </w:t>
      </w:r>
      <w:proofErr w:type="spellStart"/>
      <w:r w:rsidR="00EA2F01">
        <w:t>time+SFO</w:t>
      </w:r>
      <w:proofErr w:type="spellEnd"/>
      <w:r w:rsidR="00EA2F01">
        <w:t xml:space="preserve"> </w:t>
      </w:r>
      <w:r w:rsidR="002D04D8">
        <w:t xml:space="preserve">and if there is no response, a </w:t>
      </w:r>
      <w:proofErr w:type="gramStart"/>
      <w:r w:rsidR="002D04D8">
        <w:t>fail</w:t>
      </w:r>
      <w:proofErr w:type="gramEnd"/>
      <w:r w:rsidR="002D04D8">
        <w:t xml:space="preserve"> should be recorded for that </w:t>
      </w:r>
      <w:r w:rsidR="001565D3">
        <w:t xml:space="preserve">try. What </w:t>
      </w:r>
      <w:proofErr w:type="gramStart"/>
      <w:r w:rsidR="001565D3">
        <w:t>amount</w:t>
      </w:r>
      <w:proofErr w:type="gramEnd"/>
      <w:r w:rsidR="001565D3">
        <w:t xml:space="preserve"> of repeats is needed to reach 10 % miss detection should be up to RAN5 MU discussion. </w:t>
      </w:r>
    </w:p>
    <w:p w14:paraId="31FADFFB" w14:textId="77777777" w:rsidR="00F20C74" w:rsidRPr="0086011B" w:rsidRDefault="00F20C74" w:rsidP="00E14DF6">
      <w:pPr>
        <w:rPr>
          <w:b/>
          <w:bCs/>
        </w:rPr>
      </w:pPr>
      <w:r w:rsidRPr="0086011B">
        <w:rPr>
          <w:b/>
          <w:bCs/>
        </w:rPr>
        <w:t xml:space="preserve">Proposal 1: Use CFRA for REFSENS test procedure </w:t>
      </w:r>
    </w:p>
    <w:p w14:paraId="3FFAB1DB" w14:textId="77777777" w:rsidR="00F20C74" w:rsidRPr="0086011B" w:rsidRDefault="00F20C74" w:rsidP="00E14DF6">
      <w:pPr>
        <w:rPr>
          <w:b/>
          <w:bCs/>
        </w:rPr>
      </w:pPr>
      <w:r w:rsidRPr="0086011B">
        <w:rPr>
          <w:b/>
          <w:bCs/>
        </w:rPr>
        <w:t xml:space="preserve">Proposal 2: Allow set time + SFO for the </w:t>
      </w:r>
      <w:proofErr w:type="gramStart"/>
      <w:r w:rsidRPr="0086011B">
        <w:rPr>
          <w:b/>
          <w:bCs/>
        </w:rPr>
        <w:t>devices</w:t>
      </w:r>
      <w:proofErr w:type="gramEnd"/>
      <w:r w:rsidRPr="0086011B">
        <w:rPr>
          <w:b/>
          <w:bCs/>
        </w:rPr>
        <w:t xml:space="preserve"> response time. </w:t>
      </w:r>
    </w:p>
    <w:p w14:paraId="386FD2B1" w14:textId="77777777" w:rsidR="0086011B" w:rsidRPr="0086011B" w:rsidRDefault="00F20C74" w:rsidP="00E14DF6">
      <w:pPr>
        <w:rPr>
          <w:b/>
          <w:bCs/>
        </w:rPr>
      </w:pPr>
      <w:r w:rsidRPr="0086011B">
        <w:rPr>
          <w:b/>
          <w:bCs/>
        </w:rPr>
        <w:t xml:space="preserve">Proposal 3: Leave number of </w:t>
      </w:r>
      <w:r w:rsidR="0086011B" w:rsidRPr="0086011B">
        <w:rPr>
          <w:b/>
          <w:bCs/>
        </w:rPr>
        <w:t xml:space="preserve">repeats to reach 10 % miss detection rate for the RAN5 to determine. </w:t>
      </w:r>
    </w:p>
    <w:p w14:paraId="38F396BB" w14:textId="58AE7949" w:rsidR="00E07B1C" w:rsidRDefault="00C34BBD" w:rsidP="00E14DF6">
      <w:r>
        <w:lastRenderedPageBreak/>
        <w:t xml:space="preserve"> </w:t>
      </w:r>
    </w:p>
    <w:p w14:paraId="5E7E1DFF" w14:textId="77777777" w:rsidR="00282CD9" w:rsidRPr="00F1177D" w:rsidRDefault="00282CD9" w:rsidP="00E14DF6"/>
    <w:p w14:paraId="068A8046" w14:textId="65F0A9F1" w:rsidR="0036403F" w:rsidRDefault="0036403F" w:rsidP="0036403F">
      <w:pPr>
        <w:pStyle w:val="Heading1"/>
      </w:pPr>
      <w:r>
        <w:t>Conclusion</w:t>
      </w:r>
    </w:p>
    <w:p w14:paraId="6E63551F" w14:textId="77777777" w:rsidR="0086011B" w:rsidRPr="0086011B" w:rsidRDefault="0086011B" w:rsidP="0086011B">
      <w:pPr>
        <w:rPr>
          <w:b/>
          <w:bCs/>
        </w:rPr>
      </w:pPr>
      <w:r w:rsidRPr="0086011B">
        <w:rPr>
          <w:b/>
          <w:bCs/>
        </w:rPr>
        <w:t xml:space="preserve">Proposal 1: Use CFRA for REFSENS test procedure </w:t>
      </w:r>
    </w:p>
    <w:p w14:paraId="73C57740" w14:textId="77777777" w:rsidR="0086011B" w:rsidRPr="0086011B" w:rsidRDefault="0086011B" w:rsidP="0086011B">
      <w:pPr>
        <w:rPr>
          <w:b/>
          <w:bCs/>
        </w:rPr>
      </w:pPr>
      <w:r w:rsidRPr="0086011B">
        <w:rPr>
          <w:b/>
          <w:bCs/>
        </w:rPr>
        <w:t xml:space="preserve">Proposal 2: Allow set time + SFO for the </w:t>
      </w:r>
      <w:proofErr w:type="gramStart"/>
      <w:r w:rsidRPr="0086011B">
        <w:rPr>
          <w:b/>
          <w:bCs/>
        </w:rPr>
        <w:t>devices</w:t>
      </w:r>
      <w:proofErr w:type="gramEnd"/>
      <w:r w:rsidRPr="0086011B">
        <w:rPr>
          <w:b/>
          <w:bCs/>
        </w:rPr>
        <w:t xml:space="preserve"> response time. </w:t>
      </w:r>
    </w:p>
    <w:p w14:paraId="797CCF27" w14:textId="77777777" w:rsidR="0086011B" w:rsidRPr="0086011B" w:rsidRDefault="0086011B" w:rsidP="0086011B">
      <w:pPr>
        <w:rPr>
          <w:b/>
          <w:bCs/>
        </w:rPr>
      </w:pPr>
      <w:r w:rsidRPr="0086011B">
        <w:rPr>
          <w:b/>
          <w:bCs/>
        </w:rPr>
        <w:t xml:space="preserve">Proposal 3: Leave number of repeats to reach 10 % miss detection rate for the RAN5 to determine.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4E439930" w14:textId="77777777" w:rsidR="008F271C" w:rsidRDefault="008F271C" w:rsidP="008F271C">
      <w:pPr>
        <w:pStyle w:val="B1"/>
        <w:spacing w:after="120"/>
        <w:ind w:left="576" w:hanging="288"/>
      </w:pPr>
      <w:r>
        <w:t>[1]</w:t>
      </w:r>
      <w:r>
        <w:tab/>
      </w:r>
      <w:r w:rsidRPr="002B73F0">
        <w:t>RP</w:t>
      </w:r>
      <w:r>
        <w:t>-</w:t>
      </w:r>
      <w:r w:rsidRPr="002B73F0">
        <w:t>243326</w:t>
      </w:r>
      <w:r>
        <w:t>, “</w:t>
      </w:r>
      <w:r w:rsidRPr="006347B3">
        <w:t>New Work Item: Solutions for Ambient IoT (Internet of Things) in NR</w:t>
      </w:r>
      <w:r>
        <w:t xml:space="preserve">”, </w:t>
      </w:r>
      <w:r w:rsidRPr="00D202A4">
        <w:t>RAN1 Vice-chair (Huawei)</w:t>
      </w:r>
      <w:r>
        <w:t xml:space="preserve">, </w:t>
      </w:r>
      <w:r w:rsidRPr="004371F2">
        <w:t>3GPP TSG RAN Meeting #106</w:t>
      </w:r>
      <w:r>
        <w:t xml:space="preserve">, </w:t>
      </w:r>
      <w:r w:rsidRPr="001A209D">
        <w:t>Madrid, Spain, December 9-12, 2024</w:t>
      </w:r>
    </w:p>
    <w:p w14:paraId="5C02E142" w14:textId="50BD2D58" w:rsidR="00A54114" w:rsidRDefault="00A54114" w:rsidP="00D5222A">
      <w:pPr>
        <w:pStyle w:val="B1"/>
        <w:spacing w:after="120"/>
        <w:ind w:left="576" w:hanging="288"/>
      </w:pPr>
      <w:r>
        <w:t>[2]</w:t>
      </w:r>
      <w:r>
        <w:tab/>
      </w:r>
      <w:r w:rsidR="00501818" w:rsidRPr="00501818">
        <w:t xml:space="preserve">R4-2420470 </w:t>
      </w:r>
      <w:r w:rsidR="00501818">
        <w:t>“</w:t>
      </w:r>
      <w:r w:rsidR="00501818" w:rsidRPr="00501818">
        <w:t>WF on UE RF requirements for A-IoT</w:t>
      </w:r>
      <w:r w:rsidR="00501818">
        <w:t xml:space="preserve">”, </w:t>
      </w:r>
      <w:r w:rsidR="00792544" w:rsidRPr="00792544">
        <w:t>Huawei</w:t>
      </w:r>
      <w:r w:rsidR="00792544">
        <w:t xml:space="preserve">, </w:t>
      </w:r>
      <w:r w:rsidR="00942FCF" w:rsidRPr="00942FCF">
        <w:t>3GPP TSG-RAN WG4 Meeting # 113</w:t>
      </w:r>
      <w:r w:rsidR="00942FCF">
        <w:t xml:space="preserve">, </w:t>
      </w:r>
      <w:r w:rsidR="0043168E" w:rsidRPr="0043168E">
        <w:t xml:space="preserve">Orlando, United States,18 – 22 </w:t>
      </w:r>
      <w:proofErr w:type="gramStart"/>
      <w:r w:rsidR="0043168E" w:rsidRPr="0043168E">
        <w:t>Nov.,</w:t>
      </w:r>
      <w:proofErr w:type="gramEnd"/>
      <w:r w:rsidR="0043168E" w:rsidRPr="0043168E">
        <w:t xml:space="preserve"> 2024</w:t>
      </w:r>
    </w:p>
    <w:p w14:paraId="29663C2A" w14:textId="77777777" w:rsidR="00A35CC8" w:rsidRDefault="00A35CC8" w:rsidP="00A35CC8">
      <w:pPr>
        <w:pStyle w:val="B1"/>
        <w:spacing w:after="120"/>
        <w:ind w:left="576" w:hanging="288"/>
      </w:pPr>
      <w:r>
        <w:t>[3]</w:t>
      </w:r>
      <w:r>
        <w:tab/>
        <w:t>TR</w:t>
      </w:r>
      <w:r w:rsidRPr="00D82748">
        <w:t xml:space="preserve"> 38.769</w:t>
      </w:r>
      <w:r>
        <w:t>, “</w:t>
      </w:r>
      <w:r w:rsidRPr="00D82748">
        <w:t>Study on solutions for Ambient IoT (Internet of Things) in NR</w:t>
      </w:r>
      <w:r>
        <w:t>”, 3GPP</w:t>
      </w:r>
    </w:p>
    <w:p w14:paraId="31CEF66E" w14:textId="2025E895" w:rsidR="00DE1156" w:rsidRDefault="001C7FE2" w:rsidP="00A35CC8">
      <w:pPr>
        <w:pStyle w:val="B1"/>
        <w:spacing w:after="120"/>
        <w:ind w:left="576" w:hanging="288"/>
      </w:pPr>
      <w:r>
        <w:t>[4]</w:t>
      </w:r>
      <w:r>
        <w:tab/>
      </w:r>
      <w:r w:rsidR="007214A0" w:rsidRPr="007214A0">
        <w:t>R4-2500402</w:t>
      </w:r>
      <w:r w:rsidR="007214A0">
        <w:t>, “</w:t>
      </w:r>
      <w:r w:rsidR="007214A0" w:rsidRPr="007214A0">
        <w:t>Discussion on Ambient IoT deployment scenario in Rel-19</w:t>
      </w:r>
      <w:r w:rsidR="007214A0">
        <w:t>”, Qualcomm</w:t>
      </w:r>
      <w:r w:rsidR="003E7402">
        <w:t xml:space="preserve"> Incorporated</w:t>
      </w:r>
      <w:r w:rsidR="007214A0">
        <w:t xml:space="preserve">, </w:t>
      </w:r>
      <w:r w:rsidR="007214A0" w:rsidRPr="007214A0">
        <w:t>3GPP TSG-RAN4 Meeting #114</w:t>
      </w:r>
      <w:r w:rsidR="007214A0">
        <w:t xml:space="preserve">, </w:t>
      </w:r>
      <w:r w:rsidR="007214A0" w:rsidRPr="007214A0">
        <w:t xml:space="preserve">Athens, </w:t>
      </w:r>
      <w:proofErr w:type="gramStart"/>
      <w:r w:rsidR="007214A0" w:rsidRPr="007214A0">
        <w:t>Greece,  16</w:t>
      </w:r>
      <w:proofErr w:type="gramEnd"/>
      <w:r w:rsidR="007214A0" w:rsidRPr="007214A0">
        <w:t xml:space="preserve">th – 21st </w:t>
      </w:r>
      <w:proofErr w:type="gramStart"/>
      <w:r w:rsidR="007214A0" w:rsidRPr="007214A0">
        <w:t>February,</w:t>
      </w:r>
      <w:proofErr w:type="gramEnd"/>
      <w:r w:rsidR="007214A0" w:rsidRPr="007214A0">
        <w:t xml:space="preserve"> 2025</w:t>
      </w:r>
    </w:p>
    <w:p w14:paraId="1134C44A" w14:textId="7684DF18" w:rsidR="00BA341B" w:rsidRDefault="00AA278E" w:rsidP="00100D72">
      <w:pPr>
        <w:pStyle w:val="B1"/>
        <w:spacing w:after="120"/>
        <w:ind w:left="576" w:hanging="288"/>
      </w:pPr>
      <w:r>
        <w:t>[5]</w:t>
      </w:r>
      <w:r>
        <w:tab/>
      </w:r>
      <w:r w:rsidRPr="00AA278E">
        <w:t>R4-2500401</w:t>
      </w:r>
      <w:r>
        <w:t>, “</w:t>
      </w:r>
      <w:r w:rsidRPr="00AA278E">
        <w:t>Discussion on Ambient IoT Testability</w:t>
      </w:r>
      <w:r>
        <w:t xml:space="preserve">”, </w:t>
      </w:r>
      <w:r w:rsidR="003E7402">
        <w:t xml:space="preserve">Qualcomm Incorporated, </w:t>
      </w:r>
      <w:r w:rsidR="003E7402" w:rsidRPr="007214A0">
        <w:t>3GPP TSG-RAN4 Meeting #114</w:t>
      </w:r>
      <w:r w:rsidR="003E7402">
        <w:t xml:space="preserve">, </w:t>
      </w:r>
      <w:r w:rsidR="003E7402" w:rsidRPr="007214A0">
        <w:t xml:space="preserve">Athens, </w:t>
      </w:r>
      <w:proofErr w:type="gramStart"/>
      <w:r w:rsidR="003E7402" w:rsidRPr="007214A0">
        <w:t>Greece,  16</w:t>
      </w:r>
      <w:proofErr w:type="gramEnd"/>
      <w:r w:rsidR="003E7402" w:rsidRPr="007214A0">
        <w:t xml:space="preserve">th – 21st </w:t>
      </w:r>
      <w:proofErr w:type="gramStart"/>
      <w:r w:rsidR="003E7402" w:rsidRPr="007214A0">
        <w:t>February,</w:t>
      </w:r>
      <w:proofErr w:type="gramEnd"/>
      <w:r w:rsidR="003E7402" w:rsidRPr="007214A0">
        <w:t xml:space="preserve"> 2025</w:t>
      </w:r>
    </w:p>
    <w:p w14:paraId="7B19827D" w14:textId="320065C9" w:rsidR="006C32F0" w:rsidRDefault="006C32F0" w:rsidP="00100D72">
      <w:pPr>
        <w:pStyle w:val="B1"/>
        <w:spacing w:after="120"/>
        <w:ind w:left="576" w:hanging="288"/>
      </w:pPr>
      <w:r>
        <w:t>[6]</w:t>
      </w:r>
      <w:r>
        <w:tab/>
      </w:r>
      <w:r w:rsidRPr="006C32F0">
        <w:t>R4-2500490</w:t>
      </w:r>
      <w:r>
        <w:t>, “</w:t>
      </w:r>
      <w:r w:rsidRPr="006C32F0">
        <w:t>Ambient IoT device requirements</w:t>
      </w:r>
      <w:r>
        <w:t xml:space="preserve">”, Qualcomm Incorporated, </w:t>
      </w:r>
      <w:r w:rsidRPr="006C32F0">
        <w:t>3GPP TSG-RAN4 Meeting #114</w:t>
      </w:r>
      <w:r>
        <w:t xml:space="preserve">, </w:t>
      </w:r>
      <w:r w:rsidRPr="006C32F0">
        <w:t xml:space="preserve">Athens, </w:t>
      </w:r>
      <w:proofErr w:type="gramStart"/>
      <w:r w:rsidRPr="006C32F0">
        <w:t>Greece,  16</w:t>
      </w:r>
      <w:proofErr w:type="gramEnd"/>
      <w:r w:rsidRPr="006C32F0">
        <w:t xml:space="preserve">th – 21st </w:t>
      </w:r>
      <w:proofErr w:type="gramStart"/>
      <w:r w:rsidRPr="006C32F0">
        <w:t>February,</w:t>
      </w:r>
      <w:proofErr w:type="gramEnd"/>
      <w:r w:rsidRPr="006C32F0">
        <w:t xml:space="preserve"> 2025</w:t>
      </w:r>
    </w:p>
    <w:p w14:paraId="3836A55D" w14:textId="1E560E35" w:rsidR="00251923" w:rsidRDefault="00251923" w:rsidP="00100D72">
      <w:pPr>
        <w:pStyle w:val="B1"/>
        <w:spacing w:after="120"/>
        <w:ind w:left="576" w:hanging="288"/>
      </w:pPr>
      <w:r>
        <w:t>[7]</w:t>
      </w:r>
      <w:r>
        <w:tab/>
      </w:r>
      <w:r w:rsidRPr="00251923">
        <w:t>R4-2502858</w:t>
      </w:r>
      <w:r>
        <w:t>, “</w:t>
      </w:r>
      <w:r w:rsidR="00EC4065" w:rsidRPr="00EC4065">
        <w:t>WF on requirements for system parameters and A-IOT device</w:t>
      </w:r>
      <w:proofErr w:type="gramStart"/>
      <w:r>
        <w:t xml:space="preserve">”, </w:t>
      </w:r>
      <w:r w:rsidR="00EC4065">
        <w:t xml:space="preserve"> </w:t>
      </w:r>
      <w:r w:rsidR="005B4148">
        <w:t>CMCC</w:t>
      </w:r>
      <w:proofErr w:type="gramEnd"/>
      <w:r w:rsidR="005B4148">
        <w:t xml:space="preserve">, </w:t>
      </w:r>
      <w:r w:rsidR="00842841" w:rsidRPr="00842841">
        <w:t>3GPP TSG-RAN WG4 Meeting #114</w:t>
      </w:r>
      <w:r w:rsidR="00842841">
        <w:t xml:space="preserve">, </w:t>
      </w:r>
      <w:r w:rsidR="00355233" w:rsidRPr="00355233">
        <w:t xml:space="preserve">Athens, Greece, 17– 21 </w:t>
      </w:r>
      <w:proofErr w:type="gramStart"/>
      <w:r w:rsidR="00355233" w:rsidRPr="00355233">
        <w:t>February,</w:t>
      </w:r>
      <w:proofErr w:type="gramEnd"/>
      <w:r w:rsidR="00355233" w:rsidRPr="00355233">
        <w:t xml:space="preserve"> 2025</w:t>
      </w:r>
    </w:p>
    <w:p w14:paraId="1383C6D7" w14:textId="2A7C3FBB" w:rsidR="00D85CC2" w:rsidRDefault="00D85CC2" w:rsidP="00037D65">
      <w:pPr>
        <w:pStyle w:val="B1"/>
        <w:spacing w:after="120"/>
        <w:ind w:left="576" w:hanging="288"/>
      </w:pPr>
      <w:r>
        <w:t>[8]</w:t>
      </w:r>
      <w:r>
        <w:tab/>
      </w:r>
      <w:r w:rsidR="00EC533E">
        <w:t>R4-2505230, “</w:t>
      </w:r>
      <w:r w:rsidR="00037D65" w:rsidRPr="00037D65">
        <w:t>WF on A-IOT device requirements</w:t>
      </w:r>
      <w:r w:rsidR="00EC533E">
        <w:t xml:space="preserve">”, </w:t>
      </w:r>
      <w:r w:rsidR="00037D65">
        <w:t xml:space="preserve">CMCC, </w:t>
      </w:r>
      <w:r w:rsidR="00EC533E">
        <w:t>3GPP TSG-RAN WG4 Meeting #114bis</w:t>
      </w:r>
      <w:r w:rsidR="00037D65">
        <w:t xml:space="preserve">, </w:t>
      </w:r>
      <w:r w:rsidR="00EC533E">
        <w:t xml:space="preserve">Wuhan, Hubei, China, 07th – 11th </w:t>
      </w:r>
      <w:proofErr w:type="gramStart"/>
      <w:r w:rsidR="00EC533E">
        <w:t>April,</w:t>
      </w:r>
      <w:proofErr w:type="gramEnd"/>
      <w:r w:rsidR="00EC533E">
        <w:t xml:space="preserve"> 2025</w:t>
      </w:r>
    </w:p>
    <w:p w14:paraId="281C9F46" w14:textId="6FEA24AD" w:rsidR="00064D7E" w:rsidRDefault="00064D7E" w:rsidP="00064D7E">
      <w:pPr>
        <w:pStyle w:val="B1"/>
        <w:spacing w:after="120"/>
        <w:ind w:left="576" w:hanging="288"/>
      </w:pPr>
      <w:r>
        <w:t>[9]</w:t>
      </w:r>
      <w:r>
        <w:tab/>
      </w:r>
      <w:r w:rsidRPr="00064D7E">
        <w:t>R4-2505097</w:t>
      </w:r>
      <w:r>
        <w:t>, “</w:t>
      </w:r>
      <w:r w:rsidRPr="00064D7E">
        <w:t>WF on A-IoT BS and CW requirements</w:t>
      </w:r>
      <w:r>
        <w:t xml:space="preserve">”, </w:t>
      </w:r>
      <w:r w:rsidRPr="00064D7E">
        <w:t>Huawei</w:t>
      </w:r>
      <w:r>
        <w:t xml:space="preserve">, 3GPP TSG-RAN WG4 Meeting #114bis, Wuhan, Hubei, China, 07th – 11th </w:t>
      </w:r>
      <w:proofErr w:type="gramStart"/>
      <w:r>
        <w:t>April,</w:t>
      </w:r>
      <w:proofErr w:type="gramEnd"/>
      <w:r>
        <w:t xml:space="preserve"> 2025</w:t>
      </w:r>
    </w:p>
    <w:p w14:paraId="593541F6" w14:textId="2678E9F9" w:rsidR="002C0078" w:rsidRDefault="00B71BC9" w:rsidP="00064D7E">
      <w:pPr>
        <w:pStyle w:val="B1"/>
        <w:spacing w:after="120"/>
        <w:ind w:left="576" w:hanging="288"/>
      </w:pPr>
      <w:r>
        <w:t>[</w:t>
      </w:r>
      <w:r w:rsidR="00064D7E">
        <w:t>10</w:t>
      </w:r>
      <w:r>
        <w:t>]</w:t>
      </w:r>
      <w:r>
        <w:tab/>
      </w:r>
      <w:r w:rsidR="002C0078">
        <w:t>R4-2505227</w:t>
      </w:r>
      <w:r>
        <w:t>, “</w:t>
      </w:r>
      <w:r w:rsidR="002C0078">
        <w:t>(new) TS 38.191 Ambient IoT device radio transmission and reception</w:t>
      </w:r>
      <w:r>
        <w:t xml:space="preserve">”, </w:t>
      </w:r>
      <w:r w:rsidR="002C0078">
        <w:t>CMCC</w:t>
      </w:r>
      <w:r w:rsidR="00064D7E">
        <w:t xml:space="preserve">, 3GPP TSG-RAN WG4 Meeting #114bis, Wuhan, Hubei, China, 07th – 11th </w:t>
      </w:r>
      <w:proofErr w:type="gramStart"/>
      <w:r w:rsidR="00064D7E">
        <w:t>April,</w:t>
      </w:r>
      <w:proofErr w:type="gramEnd"/>
      <w:r w:rsidR="00064D7E">
        <w:t xml:space="preserve"> 2025</w:t>
      </w:r>
    </w:p>
    <w:p w14:paraId="6359EAC6" w14:textId="393A6511" w:rsidR="00064D7E" w:rsidRDefault="00B71BC9" w:rsidP="00064D7E">
      <w:pPr>
        <w:pStyle w:val="B1"/>
        <w:spacing w:after="120"/>
        <w:ind w:left="576" w:hanging="288"/>
      </w:pPr>
      <w:r>
        <w:t>[1</w:t>
      </w:r>
      <w:r w:rsidR="00064D7E">
        <w:t>1</w:t>
      </w:r>
      <w:r>
        <w:t>]</w:t>
      </w:r>
      <w:r>
        <w:tab/>
      </w:r>
      <w:r w:rsidR="002C0078">
        <w:t>R4-2505228</w:t>
      </w:r>
      <w:r w:rsidR="00064D7E">
        <w:t>, “</w:t>
      </w:r>
      <w:r w:rsidR="002C0078">
        <w:t>3GPP_TS 38.194 skeleton</w:t>
      </w:r>
      <w:r>
        <w:t xml:space="preserve">”, </w:t>
      </w:r>
      <w:r w:rsidR="002C0078">
        <w:t xml:space="preserve">Huawei, </w:t>
      </w:r>
      <w:proofErr w:type="spellStart"/>
      <w:r w:rsidR="002C0078">
        <w:t>HiSilicon</w:t>
      </w:r>
      <w:proofErr w:type="spellEnd"/>
      <w:r w:rsidR="00064D7E">
        <w:t xml:space="preserve">, 3GPP TSG-RAN WG4 Meeting #114bis, Wuhan, Hubei, China, 07th – 11th </w:t>
      </w:r>
      <w:proofErr w:type="gramStart"/>
      <w:r w:rsidR="00064D7E">
        <w:t>April,</w:t>
      </w:r>
      <w:proofErr w:type="gramEnd"/>
      <w:r w:rsidR="00064D7E">
        <w:t xml:space="preserve"> 2025</w:t>
      </w:r>
    </w:p>
    <w:p w14:paraId="1DE88375" w14:textId="66E2FF73" w:rsidR="003A2F5C" w:rsidRDefault="003A2F5C" w:rsidP="003A2F5C">
      <w:pPr>
        <w:pStyle w:val="B1"/>
        <w:spacing w:after="120"/>
        <w:ind w:left="576" w:hanging="288"/>
      </w:pPr>
      <w:r>
        <w:t>[12]</w:t>
      </w:r>
      <w:r>
        <w:tab/>
        <w:t xml:space="preserve">R4-2503560, “Relevance of phase noise and LLS for SNR for REFSENS”, </w:t>
      </w:r>
      <w:r w:rsidR="00735AA2">
        <w:t xml:space="preserve">Qualcomm, </w:t>
      </w:r>
      <w:r>
        <w:t xml:space="preserve">3GPP TSG-RAN4 Meeting #114Bis, Wuhan, Hubei, China, 07th – 11th </w:t>
      </w:r>
      <w:proofErr w:type="gramStart"/>
      <w:r>
        <w:t>April,</w:t>
      </w:r>
      <w:proofErr w:type="gramEnd"/>
      <w:r>
        <w:t xml:space="preserve"> 2025</w:t>
      </w:r>
    </w:p>
    <w:p w14:paraId="091DEC8F" w14:textId="36E40290" w:rsidR="002C0078" w:rsidRDefault="007A1A3E" w:rsidP="002C0078">
      <w:pPr>
        <w:pStyle w:val="B1"/>
        <w:spacing w:after="120"/>
        <w:ind w:left="576" w:hanging="288"/>
      </w:pPr>
      <w:r>
        <w:t>[13]</w:t>
      </w:r>
      <w:r>
        <w:tab/>
      </w:r>
      <w:r w:rsidRPr="007A1A3E">
        <w:t>R4-2503559</w:t>
      </w:r>
      <w:r>
        <w:t>, “</w:t>
      </w:r>
      <w:r w:rsidRPr="007A1A3E">
        <w:t>Ambient IoT device backscattering and SFO error</w:t>
      </w:r>
      <w:r>
        <w:t xml:space="preserve">”, </w:t>
      </w:r>
      <w:r w:rsidRPr="007A1A3E">
        <w:t>Qualcomm Incorporated</w:t>
      </w:r>
      <w:r>
        <w:t xml:space="preserve">, 3GPP TSG-RAN4 Meeting #114Bis, Wuhan, Hubei, China, 07th – 11th </w:t>
      </w:r>
      <w:proofErr w:type="gramStart"/>
      <w:r>
        <w:t>April,</w:t>
      </w:r>
      <w:proofErr w:type="gramEnd"/>
      <w:r>
        <w:t xml:space="preserve"> 2025</w:t>
      </w:r>
    </w:p>
    <w:p w14:paraId="5312710C" w14:textId="26A09C73" w:rsidR="00C006C8" w:rsidRDefault="00005589" w:rsidP="00C006C8">
      <w:pPr>
        <w:pStyle w:val="B1"/>
        <w:spacing w:after="120"/>
        <w:ind w:left="576" w:hanging="288"/>
      </w:pPr>
      <w:r>
        <w:t>[14]</w:t>
      </w:r>
      <w:r>
        <w:tab/>
      </w:r>
      <w:r w:rsidR="00C006C8">
        <w:t xml:space="preserve">R4-2506162, “REFSENS procedure, SFO and timing aspects”, </w:t>
      </w:r>
      <w:r w:rsidR="00304C8E">
        <w:t xml:space="preserve">Qualcomm, </w:t>
      </w:r>
      <w:r w:rsidR="00C006C8">
        <w:t>3GPP TSG-RAN WG4 Meeting #115, St Julian’s, Malta, 19th – 25th May 2025</w:t>
      </w:r>
    </w:p>
    <w:p w14:paraId="5AF2FD06" w14:textId="4D5789DB" w:rsidR="00304C8E" w:rsidRDefault="00304C8E" w:rsidP="00304C8E">
      <w:pPr>
        <w:pStyle w:val="B1"/>
        <w:spacing w:after="120"/>
        <w:ind w:left="576" w:hanging="288"/>
      </w:pPr>
      <w:r>
        <w:t>[15]</w:t>
      </w:r>
      <w:r>
        <w:tab/>
        <w:t>R4-2508116, “WF on A-IOT device requirements”, CMCC</w:t>
      </w:r>
      <w:r w:rsidR="00916EC0">
        <w:t>,</w:t>
      </w:r>
      <w:r>
        <w:t xml:space="preserve"> 3GPP TSG-RAN WG4 Meeting#115, Malta, MT, 19th – </w:t>
      </w:r>
      <w:proofErr w:type="gramStart"/>
      <w:r>
        <w:t>23th</w:t>
      </w:r>
      <w:proofErr w:type="gramEnd"/>
      <w:r>
        <w:t xml:space="preserve"> May, 2025</w:t>
      </w:r>
    </w:p>
    <w:p w14:paraId="1D91FCDD" w14:textId="51656D52" w:rsidR="00194384" w:rsidRDefault="00194384" w:rsidP="00304C8E">
      <w:pPr>
        <w:pStyle w:val="B1"/>
        <w:spacing w:after="120"/>
        <w:ind w:left="576" w:hanging="288"/>
      </w:pPr>
      <w:r>
        <w:t>[16]</w:t>
      </w:r>
      <w:r>
        <w:tab/>
      </w:r>
      <w:r w:rsidRPr="00194384">
        <w:t>R4-2509019</w:t>
      </w:r>
      <w:r>
        <w:t>, “</w:t>
      </w:r>
      <w:r w:rsidRPr="00194384">
        <w:t>LS on A-IoT MSG1 resources indication</w:t>
      </w:r>
      <w:r>
        <w:t xml:space="preserve">”, </w:t>
      </w:r>
      <w:r w:rsidRPr="00194384">
        <w:t>RAN2</w:t>
      </w:r>
      <w:r w:rsidR="00916EC0">
        <w:t xml:space="preserve">, 3GPP TSG-RAN WG4 Meeting#116, Bengaluru, India, </w:t>
      </w:r>
      <w:proofErr w:type="gramStart"/>
      <w:r w:rsidR="00916EC0">
        <w:t>Aug,</w:t>
      </w:r>
      <w:proofErr w:type="gramEnd"/>
      <w:r w:rsidR="00916EC0">
        <w:t xml:space="preserve"> 2025</w:t>
      </w:r>
    </w:p>
    <w:p w14:paraId="2F6FD88F" w14:textId="3B1FC864" w:rsidR="00916EC0" w:rsidRDefault="00916EC0" w:rsidP="00916EC0">
      <w:pPr>
        <w:pStyle w:val="B1"/>
        <w:spacing w:after="120"/>
        <w:ind w:left="576" w:hanging="288"/>
      </w:pPr>
      <w:r>
        <w:t>[17]</w:t>
      </w:r>
      <w:r>
        <w:tab/>
      </w:r>
      <w:r w:rsidRPr="00916EC0">
        <w:t>R4-2506162</w:t>
      </w:r>
      <w:r>
        <w:t>, “</w:t>
      </w:r>
      <w:r w:rsidRPr="00916EC0">
        <w:t>REFSENS procedure, SFO and timing aspects</w:t>
      </w:r>
      <w:r>
        <w:t xml:space="preserve">”, Qualcomm, 3GPP TSG-RAN WG4 Meeting#115, Malta, MT, 19th – </w:t>
      </w:r>
      <w:proofErr w:type="gramStart"/>
      <w:r>
        <w:t>23th</w:t>
      </w:r>
      <w:proofErr w:type="gramEnd"/>
      <w:r>
        <w:t xml:space="preserve"> May, 2025</w:t>
      </w:r>
    </w:p>
    <w:p w14:paraId="6AE62CFF" w14:textId="70D3AF87" w:rsidR="00916EC0" w:rsidRDefault="00916EC0" w:rsidP="00304C8E">
      <w:pPr>
        <w:pStyle w:val="B1"/>
        <w:spacing w:after="120"/>
        <w:ind w:left="576" w:hanging="288"/>
      </w:pPr>
    </w:p>
    <w:p w14:paraId="7E4D03CA" w14:textId="7DF8338C" w:rsidR="00304C8E" w:rsidRDefault="00304C8E" w:rsidP="00CC222D">
      <w:pPr>
        <w:pStyle w:val="B1"/>
        <w:spacing w:after="120"/>
      </w:pPr>
      <w:r>
        <w:tab/>
      </w:r>
    </w:p>
    <w:p w14:paraId="2DE849D8" w14:textId="7DDB61DF" w:rsidR="00005589" w:rsidRPr="00BA341B" w:rsidRDefault="00C006C8" w:rsidP="00C006C8">
      <w:pPr>
        <w:pStyle w:val="B1"/>
        <w:spacing w:after="120"/>
        <w:ind w:left="576" w:hanging="288"/>
      </w:pPr>
      <w:r>
        <w:lastRenderedPageBreak/>
        <w:tab/>
      </w:r>
    </w:p>
    <w:sectPr w:rsidR="00005589" w:rsidRPr="00BA341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FA5EC" w14:textId="77777777" w:rsidR="000955BB" w:rsidRDefault="000955BB" w:rsidP="00CC5056">
      <w:pPr>
        <w:spacing w:after="0"/>
      </w:pPr>
      <w:r>
        <w:separator/>
      </w:r>
    </w:p>
  </w:endnote>
  <w:endnote w:type="continuationSeparator" w:id="0">
    <w:p w14:paraId="0724B1E4" w14:textId="77777777" w:rsidR="000955BB" w:rsidRDefault="000955BB" w:rsidP="00CC5056">
      <w:pPr>
        <w:spacing w:after="0"/>
      </w:pPr>
      <w:r>
        <w:continuationSeparator/>
      </w:r>
    </w:p>
  </w:endnote>
  <w:endnote w:type="continuationNotice" w:id="1">
    <w:p w14:paraId="314A241D" w14:textId="77777777" w:rsidR="000955BB" w:rsidRDefault="000955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BE9C8" w14:textId="77777777" w:rsidR="000955BB" w:rsidRDefault="000955BB" w:rsidP="00CC5056">
      <w:pPr>
        <w:spacing w:after="0"/>
      </w:pPr>
      <w:r>
        <w:separator/>
      </w:r>
    </w:p>
  </w:footnote>
  <w:footnote w:type="continuationSeparator" w:id="0">
    <w:p w14:paraId="497CF396" w14:textId="77777777" w:rsidR="000955BB" w:rsidRDefault="000955BB" w:rsidP="00CC5056">
      <w:pPr>
        <w:spacing w:after="0"/>
      </w:pPr>
      <w:r>
        <w:continuationSeparator/>
      </w:r>
    </w:p>
  </w:footnote>
  <w:footnote w:type="continuationNotice" w:id="1">
    <w:p w14:paraId="781938D2" w14:textId="77777777" w:rsidR="000955BB" w:rsidRDefault="000955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228CD"/>
    <w:multiLevelType w:val="multilevel"/>
    <w:tmpl w:val="4BB48C0E"/>
    <w:lvl w:ilvl="0">
      <w:start w:val="10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03077C2"/>
    <w:multiLevelType w:val="hybridMultilevel"/>
    <w:tmpl w:val="2A4E7982"/>
    <w:lvl w:ilvl="0" w:tplc="BEC07968">
      <w:start w:val="2"/>
      <w:numFmt w:val="bullet"/>
      <w:lvlText w:val="-"/>
      <w:lvlJc w:val="left"/>
      <w:pPr>
        <w:ind w:left="440" w:hanging="440"/>
      </w:pPr>
      <w:rPr>
        <w:rFonts w:ascii="New York" w:eastAsia="New York" w:hAnsi="New York" w:cs="SimSun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60285058">
    <w:abstractNumId w:val="1"/>
  </w:num>
  <w:num w:numId="2" w16cid:durableId="122841816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1B22"/>
    <w:rsid w:val="00002B95"/>
    <w:rsid w:val="00002E8C"/>
    <w:rsid w:val="000033C3"/>
    <w:rsid w:val="000035D7"/>
    <w:rsid w:val="0000371F"/>
    <w:rsid w:val="000038AA"/>
    <w:rsid w:val="00003E97"/>
    <w:rsid w:val="000042C2"/>
    <w:rsid w:val="000042E1"/>
    <w:rsid w:val="000046A6"/>
    <w:rsid w:val="00004853"/>
    <w:rsid w:val="00004C29"/>
    <w:rsid w:val="0000505D"/>
    <w:rsid w:val="00005589"/>
    <w:rsid w:val="00007058"/>
    <w:rsid w:val="000074FC"/>
    <w:rsid w:val="000075AB"/>
    <w:rsid w:val="00007836"/>
    <w:rsid w:val="00007F05"/>
    <w:rsid w:val="0001006B"/>
    <w:rsid w:val="00011D94"/>
    <w:rsid w:val="0001276D"/>
    <w:rsid w:val="00012A34"/>
    <w:rsid w:val="00012A7B"/>
    <w:rsid w:val="000132AD"/>
    <w:rsid w:val="0001362F"/>
    <w:rsid w:val="000138B6"/>
    <w:rsid w:val="000138E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75"/>
    <w:rsid w:val="000175AC"/>
    <w:rsid w:val="000175D0"/>
    <w:rsid w:val="000178C2"/>
    <w:rsid w:val="000203CC"/>
    <w:rsid w:val="00020B0E"/>
    <w:rsid w:val="0002121E"/>
    <w:rsid w:val="0002143A"/>
    <w:rsid w:val="00021CED"/>
    <w:rsid w:val="00022941"/>
    <w:rsid w:val="000235E9"/>
    <w:rsid w:val="00025951"/>
    <w:rsid w:val="00026030"/>
    <w:rsid w:val="000262B9"/>
    <w:rsid w:val="000263B1"/>
    <w:rsid w:val="00026CC2"/>
    <w:rsid w:val="00026E06"/>
    <w:rsid w:val="0003005B"/>
    <w:rsid w:val="0003066B"/>
    <w:rsid w:val="00030B9E"/>
    <w:rsid w:val="00030F03"/>
    <w:rsid w:val="00031D75"/>
    <w:rsid w:val="00032396"/>
    <w:rsid w:val="000323CD"/>
    <w:rsid w:val="000325E5"/>
    <w:rsid w:val="00032669"/>
    <w:rsid w:val="00032C00"/>
    <w:rsid w:val="000331E8"/>
    <w:rsid w:val="000339AA"/>
    <w:rsid w:val="000343DE"/>
    <w:rsid w:val="00035D49"/>
    <w:rsid w:val="00036B29"/>
    <w:rsid w:val="00037A84"/>
    <w:rsid w:val="00037D65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A52"/>
    <w:rsid w:val="00056B38"/>
    <w:rsid w:val="000576FD"/>
    <w:rsid w:val="00057ED0"/>
    <w:rsid w:val="0006065D"/>
    <w:rsid w:val="0006136D"/>
    <w:rsid w:val="00061460"/>
    <w:rsid w:val="00061804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4D7E"/>
    <w:rsid w:val="000654CF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CC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73E"/>
    <w:rsid w:val="00076BC6"/>
    <w:rsid w:val="0007748C"/>
    <w:rsid w:val="0007798A"/>
    <w:rsid w:val="00077EB3"/>
    <w:rsid w:val="00077EE0"/>
    <w:rsid w:val="00080712"/>
    <w:rsid w:val="00080A57"/>
    <w:rsid w:val="000820D9"/>
    <w:rsid w:val="000824FF"/>
    <w:rsid w:val="00082DCB"/>
    <w:rsid w:val="00082EF4"/>
    <w:rsid w:val="00083056"/>
    <w:rsid w:val="00083350"/>
    <w:rsid w:val="000834B4"/>
    <w:rsid w:val="00083964"/>
    <w:rsid w:val="00083A33"/>
    <w:rsid w:val="00083D7C"/>
    <w:rsid w:val="000840AA"/>
    <w:rsid w:val="000840FC"/>
    <w:rsid w:val="00084322"/>
    <w:rsid w:val="00085AE5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3F2"/>
    <w:rsid w:val="0009259F"/>
    <w:rsid w:val="000926B4"/>
    <w:rsid w:val="00092945"/>
    <w:rsid w:val="00093B4D"/>
    <w:rsid w:val="0009490A"/>
    <w:rsid w:val="000954DC"/>
    <w:rsid w:val="000955BB"/>
    <w:rsid w:val="00095874"/>
    <w:rsid w:val="000958B4"/>
    <w:rsid w:val="00095F6E"/>
    <w:rsid w:val="000972F9"/>
    <w:rsid w:val="00097642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909"/>
    <w:rsid w:val="000A3AFB"/>
    <w:rsid w:val="000A3E2A"/>
    <w:rsid w:val="000A3E69"/>
    <w:rsid w:val="000A3F28"/>
    <w:rsid w:val="000A4BF7"/>
    <w:rsid w:val="000A5016"/>
    <w:rsid w:val="000A567D"/>
    <w:rsid w:val="000A56D4"/>
    <w:rsid w:val="000A582F"/>
    <w:rsid w:val="000A643B"/>
    <w:rsid w:val="000A6859"/>
    <w:rsid w:val="000A69C5"/>
    <w:rsid w:val="000A6BC3"/>
    <w:rsid w:val="000A706F"/>
    <w:rsid w:val="000A7781"/>
    <w:rsid w:val="000A7DF5"/>
    <w:rsid w:val="000B0067"/>
    <w:rsid w:val="000B0AF8"/>
    <w:rsid w:val="000B1C28"/>
    <w:rsid w:val="000B1DF1"/>
    <w:rsid w:val="000B1F2E"/>
    <w:rsid w:val="000B226C"/>
    <w:rsid w:val="000B269A"/>
    <w:rsid w:val="000B3420"/>
    <w:rsid w:val="000B3505"/>
    <w:rsid w:val="000B4345"/>
    <w:rsid w:val="000B4A88"/>
    <w:rsid w:val="000B4BB6"/>
    <w:rsid w:val="000B4CBF"/>
    <w:rsid w:val="000B4E8C"/>
    <w:rsid w:val="000B4F74"/>
    <w:rsid w:val="000B50ED"/>
    <w:rsid w:val="000B5A8C"/>
    <w:rsid w:val="000B6A48"/>
    <w:rsid w:val="000B6A7A"/>
    <w:rsid w:val="000B7218"/>
    <w:rsid w:val="000C00D9"/>
    <w:rsid w:val="000C0457"/>
    <w:rsid w:val="000C1239"/>
    <w:rsid w:val="000C16BF"/>
    <w:rsid w:val="000C1B5A"/>
    <w:rsid w:val="000C1F41"/>
    <w:rsid w:val="000C266D"/>
    <w:rsid w:val="000C3349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1F"/>
    <w:rsid w:val="000C7D39"/>
    <w:rsid w:val="000C7E58"/>
    <w:rsid w:val="000C7E89"/>
    <w:rsid w:val="000D0200"/>
    <w:rsid w:val="000D076F"/>
    <w:rsid w:val="000D0780"/>
    <w:rsid w:val="000D0845"/>
    <w:rsid w:val="000D0FE7"/>
    <w:rsid w:val="000D18EC"/>
    <w:rsid w:val="000D1BAA"/>
    <w:rsid w:val="000D1E1F"/>
    <w:rsid w:val="000D20EB"/>
    <w:rsid w:val="000D2128"/>
    <w:rsid w:val="000D2226"/>
    <w:rsid w:val="000D2AB9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41"/>
    <w:rsid w:val="000E0031"/>
    <w:rsid w:val="000E00B3"/>
    <w:rsid w:val="000E03A9"/>
    <w:rsid w:val="000E0A10"/>
    <w:rsid w:val="000E1074"/>
    <w:rsid w:val="000E1A45"/>
    <w:rsid w:val="000E26BD"/>
    <w:rsid w:val="000E36FC"/>
    <w:rsid w:val="000E406C"/>
    <w:rsid w:val="000E40AB"/>
    <w:rsid w:val="000E4274"/>
    <w:rsid w:val="000E4512"/>
    <w:rsid w:val="000E4AF7"/>
    <w:rsid w:val="000E5345"/>
    <w:rsid w:val="000E596C"/>
    <w:rsid w:val="000E5C46"/>
    <w:rsid w:val="000E5FB8"/>
    <w:rsid w:val="000E62A6"/>
    <w:rsid w:val="000E6555"/>
    <w:rsid w:val="000E6942"/>
    <w:rsid w:val="000E7046"/>
    <w:rsid w:val="000E7126"/>
    <w:rsid w:val="000E7558"/>
    <w:rsid w:val="000E76DF"/>
    <w:rsid w:val="000E7730"/>
    <w:rsid w:val="000E7763"/>
    <w:rsid w:val="000E782B"/>
    <w:rsid w:val="000E798E"/>
    <w:rsid w:val="000E7C04"/>
    <w:rsid w:val="000E7C89"/>
    <w:rsid w:val="000E7EF8"/>
    <w:rsid w:val="000E7FC1"/>
    <w:rsid w:val="000F021B"/>
    <w:rsid w:val="000F06A9"/>
    <w:rsid w:val="000F0840"/>
    <w:rsid w:val="000F0944"/>
    <w:rsid w:val="000F1498"/>
    <w:rsid w:val="000F16BA"/>
    <w:rsid w:val="000F210D"/>
    <w:rsid w:val="000F2402"/>
    <w:rsid w:val="000F3D4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919"/>
    <w:rsid w:val="00100B99"/>
    <w:rsid w:val="00100C2A"/>
    <w:rsid w:val="00100D72"/>
    <w:rsid w:val="00100EC2"/>
    <w:rsid w:val="001011E9"/>
    <w:rsid w:val="0010123E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15"/>
    <w:rsid w:val="00105180"/>
    <w:rsid w:val="0010618D"/>
    <w:rsid w:val="0010635E"/>
    <w:rsid w:val="00106552"/>
    <w:rsid w:val="0010705E"/>
    <w:rsid w:val="001079A2"/>
    <w:rsid w:val="00107DED"/>
    <w:rsid w:val="0011060D"/>
    <w:rsid w:val="00111026"/>
    <w:rsid w:val="0011120F"/>
    <w:rsid w:val="00111335"/>
    <w:rsid w:val="00111E00"/>
    <w:rsid w:val="00111E6B"/>
    <w:rsid w:val="00112950"/>
    <w:rsid w:val="00112DD2"/>
    <w:rsid w:val="00112F61"/>
    <w:rsid w:val="0011341C"/>
    <w:rsid w:val="00113774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176D9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A2B"/>
    <w:rsid w:val="00130605"/>
    <w:rsid w:val="001307DE"/>
    <w:rsid w:val="00131AFF"/>
    <w:rsid w:val="00131C7C"/>
    <w:rsid w:val="00132BF3"/>
    <w:rsid w:val="00132DD3"/>
    <w:rsid w:val="001334EB"/>
    <w:rsid w:val="0013454F"/>
    <w:rsid w:val="00134563"/>
    <w:rsid w:val="001345DA"/>
    <w:rsid w:val="00134706"/>
    <w:rsid w:val="00134856"/>
    <w:rsid w:val="0013493B"/>
    <w:rsid w:val="00134F27"/>
    <w:rsid w:val="001351EB"/>
    <w:rsid w:val="00135A74"/>
    <w:rsid w:val="00135BA1"/>
    <w:rsid w:val="00135E50"/>
    <w:rsid w:val="00136033"/>
    <w:rsid w:val="00136137"/>
    <w:rsid w:val="00136E93"/>
    <w:rsid w:val="0013737C"/>
    <w:rsid w:val="00137904"/>
    <w:rsid w:val="00137C0C"/>
    <w:rsid w:val="00137C6E"/>
    <w:rsid w:val="001401AE"/>
    <w:rsid w:val="00140C23"/>
    <w:rsid w:val="00141003"/>
    <w:rsid w:val="0014111F"/>
    <w:rsid w:val="001414C6"/>
    <w:rsid w:val="0014180B"/>
    <w:rsid w:val="001422B2"/>
    <w:rsid w:val="00142B6C"/>
    <w:rsid w:val="00143A4D"/>
    <w:rsid w:val="00143B64"/>
    <w:rsid w:val="001447F9"/>
    <w:rsid w:val="00144F7C"/>
    <w:rsid w:val="00144FDD"/>
    <w:rsid w:val="001463BD"/>
    <w:rsid w:val="001464CC"/>
    <w:rsid w:val="001477A7"/>
    <w:rsid w:val="00147BAC"/>
    <w:rsid w:val="0015001A"/>
    <w:rsid w:val="001509AC"/>
    <w:rsid w:val="001510AF"/>
    <w:rsid w:val="001512D7"/>
    <w:rsid w:val="00151574"/>
    <w:rsid w:val="00151D6B"/>
    <w:rsid w:val="00151E25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FCE"/>
    <w:rsid w:val="00156052"/>
    <w:rsid w:val="00156235"/>
    <w:rsid w:val="00156359"/>
    <w:rsid w:val="001565D3"/>
    <w:rsid w:val="001567CC"/>
    <w:rsid w:val="00156FF8"/>
    <w:rsid w:val="001573DA"/>
    <w:rsid w:val="001600C2"/>
    <w:rsid w:val="00160160"/>
    <w:rsid w:val="00160509"/>
    <w:rsid w:val="001614BB"/>
    <w:rsid w:val="00161542"/>
    <w:rsid w:val="00161C73"/>
    <w:rsid w:val="00161DC7"/>
    <w:rsid w:val="001620D8"/>
    <w:rsid w:val="001621D8"/>
    <w:rsid w:val="001631D5"/>
    <w:rsid w:val="0016323F"/>
    <w:rsid w:val="00163EA1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664"/>
    <w:rsid w:val="00170A24"/>
    <w:rsid w:val="00170DB5"/>
    <w:rsid w:val="00170F29"/>
    <w:rsid w:val="00171914"/>
    <w:rsid w:val="00171985"/>
    <w:rsid w:val="00171D07"/>
    <w:rsid w:val="00171F01"/>
    <w:rsid w:val="001727DA"/>
    <w:rsid w:val="001729D8"/>
    <w:rsid w:val="0017320B"/>
    <w:rsid w:val="0017375C"/>
    <w:rsid w:val="001737B8"/>
    <w:rsid w:val="00174014"/>
    <w:rsid w:val="0017403D"/>
    <w:rsid w:val="001740A4"/>
    <w:rsid w:val="001743E5"/>
    <w:rsid w:val="001744EA"/>
    <w:rsid w:val="00175377"/>
    <w:rsid w:val="00176B05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8661A"/>
    <w:rsid w:val="00186CFC"/>
    <w:rsid w:val="001877E0"/>
    <w:rsid w:val="001916B3"/>
    <w:rsid w:val="00191C3F"/>
    <w:rsid w:val="00191D4A"/>
    <w:rsid w:val="001927C1"/>
    <w:rsid w:val="00192E8D"/>
    <w:rsid w:val="00193BD4"/>
    <w:rsid w:val="00193C7D"/>
    <w:rsid w:val="0019426E"/>
    <w:rsid w:val="00194384"/>
    <w:rsid w:val="00194778"/>
    <w:rsid w:val="00195CCE"/>
    <w:rsid w:val="00195E00"/>
    <w:rsid w:val="00196027"/>
    <w:rsid w:val="001961C0"/>
    <w:rsid w:val="001964DB"/>
    <w:rsid w:val="001965EF"/>
    <w:rsid w:val="00196974"/>
    <w:rsid w:val="00196A76"/>
    <w:rsid w:val="00196AC5"/>
    <w:rsid w:val="00196AD3"/>
    <w:rsid w:val="00196CF1"/>
    <w:rsid w:val="001976CF"/>
    <w:rsid w:val="00197F86"/>
    <w:rsid w:val="001A0289"/>
    <w:rsid w:val="001A03BD"/>
    <w:rsid w:val="001A0959"/>
    <w:rsid w:val="001A09A6"/>
    <w:rsid w:val="001A09A7"/>
    <w:rsid w:val="001A0F25"/>
    <w:rsid w:val="001A0F57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0D5D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632F"/>
    <w:rsid w:val="001B7369"/>
    <w:rsid w:val="001B7375"/>
    <w:rsid w:val="001B746E"/>
    <w:rsid w:val="001B7779"/>
    <w:rsid w:val="001B799C"/>
    <w:rsid w:val="001C03C8"/>
    <w:rsid w:val="001C0AB2"/>
    <w:rsid w:val="001C1B1A"/>
    <w:rsid w:val="001C1C69"/>
    <w:rsid w:val="001C1D82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6D62"/>
    <w:rsid w:val="001C7750"/>
    <w:rsid w:val="001C7A77"/>
    <w:rsid w:val="001C7FE2"/>
    <w:rsid w:val="001D012D"/>
    <w:rsid w:val="001D16FB"/>
    <w:rsid w:val="001D1B42"/>
    <w:rsid w:val="001D2B28"/>
    <w:rsid w:val="001D2C8E"/>
    <w:rsid w:val="001D3297"/>
    <w:rsid w:val="001D41A7"/>
    <w:rsid w:val="001D4246"/>
    <w:rsid w:val="001D42FA"/>
    <w:rsid w:val="001D4399"/>
    <w:rsid w:val="001D4471"/>
    <w:rsid w:val="001D4948"/>
    <w:rsid w:val="001D50F8"/>
    <w:rsid w:val="001D56E0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690"/>
    <w:rsid w:val="001E3B48"/>
    <w:rsid w:val="001E3D69"/>
    <w:rsid w:val="001E4121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E7FD1"/>
    <w:rsid w:val="001F0314"/>
    <w:rsid w:val="001F0BD6"/>
    <w:rsid w:val="001F0C23"/>
    <w:rsid w:val="001F0C48"/>
    <w:rsid w:val="001F12F9"/>
    <w:rsid w:val="001F158E"/>
    <w:rsid w:val="001F1B49"/>
    <w:rsid w:val="001F31C0"/>
    <w:rsid w:val="001F39B2"/>
    <w:rsid w:val="001F3E00"/>
    <w:rsid w:val="001F4601"/>
    <w:rsid w:val="001F54B5"/>
    <w:rsid w:val="001F555E"/>
    <w:rsid w:val="001F55C3"/>
    <w:rsid w:val="001F57FE"/>
    <w:rsid w:val="001F5F22"/>
    <w:rsid w:val="001F62BD"/>
    <w:rsid w:val="001F6956"/>
    <w:rsid w:val="001F69C8"/>
    <w:rsid w:val="001F6A67"/>
    <w:rsid w:val="001F6F5A"/>
    <w:rsid w:val="001F7113"/>
    <w:rsid w:val="001F78E7"/>
    <w:rsid w:val="002000AA"/>
    <w:rsid w:val="00200137"/>
    <w:rsid w:val="00200596"/>
    <w:rsid w:val="0020067D"/>
    <w:rsid w:val="0020071B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562"/>
    <w:rsid w:val="00206565"/>
    <w:rsid w:val="0020658C"/>
    <w:rsid w:val="002067DB"/>
    <w:rsid w:val="00206CF3"/>
    <w:rsid w:val="002071A9"/>
    <w:rsid w:val="002076DC"/>
    <w:rsid w:val="0021004E"/>
    <w:rsid w:val="00210A4D"/>
    <w:rsid w:val="00210C4E"/>
    <w:rsid w:val="00211DCE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6E2C"/>
    <w:rsid w:val="00217188"/>
    <w:rsid w:val="002175EE"/>
    <w:rsid w:val="00217F9E"/>
    <w:rsid w:val="002209E4"/>
    <w:rsid w:val="0022115C"/>
    <w:rsid w:val="00221917"/>
    <w:rsid w:val="00222D56"/>
    <w:rsid w:val="00222D66"/>
    <w:rsid w:val="00223F07"/>
    <w:rsid w:val="002246E5"/>
    <w:rsid w:val="00224AB3"/>
    <w:rsid w:val="00224E7C"/>
    <w:rsid w:val="00225048"/>
    <w:rsid w:val="002256C5"/>
    <w:rsid w:val="00225AD9"/>
    <w:rsid w:val="0022667F"/>
    <w:rsid w:val="002267B2"/>
    <w:rsid w:val="002269E5"/>
    <w:rsid w:val="00226BD2"/>
    <w:rsid w:val="00226E45"/>
    <w:rsid w:val="00227415"/>
    <w:rsid w:val="002320A3"/>
    <w:rsid w:val="00232290"/>
    <w:rsid w:val="00232FA2"/>
    <w:rsid w:val="00233B65"/>
    <w:rsid w:val="00233EAE"/>
    <w:rsid w:val="00234B01"/>
    <w:rsid w:val="00234FE4"/>
    <w:rsid w:val="00235485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47"/>
    <w:rsid w:val="002465D2"/>
    <w:rsid w:val="00246DE8"/>
    <w:rsid w:val="002476C8"/>
    <w:rsid w:val="0024782F"/>
    <w:rsid w:val="002478F5"/>
    <w:rsid w:val="00247F99"/>
    <w:rsid w:val="0025041A"/>
    <w:rsid w:val="00251923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5D90"/>
    <w:rsid w:val="002562A8"/>
    <w:rsid w:val="0025653B"/>
    <w:rsid w:val="00256DDC"/>
    <w:rsid w:val="00257058"/>
    <w:rsid w:val="002577B0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BA6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1C"/>
    <w:rsid w:val="00272CCB"/>
    <w:rsid w:val="002731C2"/>
    <w:rsid w:val="00273795"/>
    <w:rsid w:val="002739C4"/>
    <w:rsid w:val="00273B04"/>
    <w:rsid w:val="00273B62"/>
    <w:rsid w:val="0027405B"/>
    <w:rsid w:val="00274E4E"/>
    <w:rsid w:val="0027517E"/>
    <w:rsid w:val="0027518F"/>
    <w:rsid w:val="00275398"/>
    <w:rsid w:val="00276127"/>
    <w:rsid w:val="002761C3"/>
    <w:rsid w:val="0027699C"/>
    <w:rsid w:val="002772B7"/>
    <w:rsid w:val="00277F97"/>
    <w:rsid w:val="0028020B"/>
    <w:rsid w:val="00281272"/>
    <w:rsid w:val="00281315"/>
    <w:rsid w:val="0028174E"/>
    <w:rsid w:val="002818A6"/>
    <w:rsid w:val="00281C1F"/>
    <w:rsid w:val="002820E8"/>
    <w:rsid w:val="00282CD9"/>
    <w:rsid w:val="00282EB5"/>
    <w:rsid w:val="002835DD"/>
    <w:rsid w:val="00283688"/>
    <w:rsid w:val="00283EA0"/>
    <w:rsid w:val="00283EF3"/>
    <w:rsid w:val="0028473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95F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3C"/>
    <w:rsid w:val="00297E46"/>
    <w:rsid w:val="002A00C2"/>
    <w:rsid w:val="002A02FD"/>
    <w:rsid w:val="002A08FE"/>
    <w:rsid w:val="002A0A45"/>
    <w:rsid w:val="002A1401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6039"/>
    <w:rsid w:val="002A6792"/>
    <w:rsid w:val="002A67BE"/>
    <w:rsid w:val="002A6D07"/>
    <w:rsid w:val="002A7609"/>
    <w:rsid w:val="002A7D72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078"/>
    <w:rsid w:val="002C0219"/>
    <w:rsid w:val="002C02B4"/>
    <w:rsid w:val="002C096D"/>
    <w:rsid w:val="002C0DFF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4924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04D8"/>
    <w:rsid w:val="002D2EEF"/>
    <w:rsid w:val="002D3AF0"/>
    <w:rsid w:val="002D3BBF"/>
    <w:rsid w:val="002D411B"/>
    <w:rsid w:val="002D44F4"/>
    <w:rsid w:val="002D45FD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E00C3"/>
    <w:rsid w:val="002E0394"/>
    <w:rsid w:val="002E06A9"/>
    <w:rsid w:val="002E0746"/>
    <w:rsid w:val="002E0825"/>
    <w:rsid w:val="002E100D"/>
    <w:rsid w:val="002E12E3"/>
    <w:rsid w:val="002E18FE"/>
    <w:rsid w:val="002E1D81"/>
    <w:rsid w:val="002E1F53"/>
    <w:rsid w:val="002E2124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5B5F"/>
    <w:rsid w:val="002E6B0A"/>
    <w:rsid w:val="002E7011"/>
    <w:rsid w:val="002F014B"/>
    <w:rsid w:val="002F04E4"/>
    <w:rsid w:val="002F06BB"/>
    <w:rsid w:val="002F0BA8"/>
    <w:rsid w:val="002F1C8C"/>
    <w:rsid w:val="002F1CF2"/>
    <w:rsid w:val="002F21D4"/>
    <w:rsid w:val="002F28ED"/>
    <w:rsid w:val="002F2A00"/>
    <w:rsid w:val="002F3968"/>
    <w:rsid w:val="002F4594"/>
    <w:rsid w:val="002F47E1"/>
    <w:rsid w:val="002F5182"/>
    <w:rsid w:val="002F51AA"/>
    <w:rsid w:val="002F59D6"/>
    <w:rsid w:val="002F646C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C8E"/>
    <w:rsid w:val="00304D5D"/>
    <w:rsid w:val="00305770"/>
    <w:rsid w:val="0030770D"/>
    <w:rsid w:val="0030770F"/>
    <w:rsid w:val="00307A42"/>
    <w:rsid w:val="003108D3"/>
    <w:rsid w:val="00310942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2FC8"/>
    <w:rsid w:val="00313805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5F1C"/>
    <w:rsid w:val="00337243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39A7"/>
    <w:rsid w:val="00344185"/>
    <w:rsid w:val="003444E0"/>
    <w:rsid w:val="0034566F"/>
    <w:rsid w:val="0034635A"/>
    <w:rsid w:val="00346B3B"/>
    <w:rsid w:val="00346C62"/>
    <w:rsid w:val="003476B3"/>
    <w:rsid w:val="00347BB5"/>
    <w:rsid w:val="003509D0"/>
    <w:rsid w:val="003513C6"/>
    <w:rsid w:val="0035189B"/>
    <w:rsid w:val="00351905"/>
    <w:rsid w:val="00351BEA"/>
    <w:rsid w:val="00352B9A"/>
    <w:rsid w:val="00352D90"/>
    <w:rsid w:val="00352FCA"/>
    <w:rsid w:val="003533B6"/>
    <w:rsid w:val="00353A88"/>
    <w:rsid w:val="00353C4B"/>
    <w:rsid w:val="0035434E"/>
    <w:rsid w:val="00354693"/>
    <w:rsid w:val="00354A9F"/>
    <w:rsid w:val="0035523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0C6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28E"/>
    <w:rsid w:val="003723A8"/>
    <w:rsid w:val="00372CF0"/>
    <w:rsid w:val="00372FFE"/>
    <w:rsid w:val="0037360B"/>
    <w:rsid w:val="00373FBF"/>
    <w:rsid w:val="0037414F"/>
    <w:rsid w:val="0037436F"/>
    <w:rsid w:val="003753DD"/>
    <w:rsid w:val="00375AA5"/>
    <w:rsid w:val="003763A2"/>
    <w:rsid w:val="00376739"/>
    <w:rsid w:val="00377211"/>
    <w:rsid w:val="0037760B"/>
    <w:rsid w:val="00377E78"/>
    <w:rsid w:val="003803C8"/>
    <w:rsid w:val="00380608"/>
    <w:rsid w:val="0038130B"/>
    <w:rsid w:val="00381D80"/>
    <w:rsid w:val="00382EB8"/>
    <w:rsid w:val="00384112"/>
    <w:rsid w:val="00384195"/>
    <w:rsid w:val="0038438C"/>
    <w:rsid w:val="00384DAB"/>
    <w:rsid w:val="0038505A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2F5"/>
    <w:rsid w:val="00386465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B65"/>
    <w:rsid w:val="00396CB4"/>
    <w:rsid w:val="0039732A"/>
    <w:rsid w:val="0039791C"/>
    <w:rsid w:val="00397BAC"/>
    <w:rsid w:val="00397E87"/>
    <w:rsid w:val="003A0B52"/>
    <w:rsid w:val="003A1377"/>
    <w:rsid w:val="003A1D5C"/>
    <w:rsid w:val="003A2523"/>
    <w:rsid w:val="003A26F9"/>
    <w:rsid w:val="003A281C"/>
    <w:rsid w:val="003A2ACB"/>
    <w:rsid w:val="003A2C17"/>
    <w:rsid w:val="003A2C31"/>
    <w:rsid w:val="003A2F5C"/>
    <w:rsid w:val="003A36BB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6E1"/>
    <w:rsid w:val="003A7B4C"/>
    <w:rsid w:val="003B0393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16E"/>
    <w:rsid w:val="003B4BF2"/>
    <w:rsid w:val="003B4D9C"/>
    <w:rsid w:val="003B5BBE"/>
    <w:rsid w:val="003B615C"/>
    <w:rsid w:val="003B6F17"/>
    <w:rsid w:val="003B6FB9"/>
    <w:rsid w:val="003B733A"/>
    <w:rsid w:val="003B763B"/>
    <w:rsid w:val="003B7A1B"/>
    <w:rsid w:val="003C0288"/>
    <w:rsid w:val="003C090B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1BC"/>
    <w:rsid w:val="003C4432"/>
    <w:rsid w:val="003C497A"/>
    <w:rsid w:val="003C5440"/>
    <w:rsid w:val="003C7077"/>
    <w:rsid w:val="003C75E2"/>
    <w:rsid w:val="003C78EE"/>
    <w:rsid w:val="003D0400"/>
    <w:rsid w:val="003D04B9"/>
    <w:rsid w:val="003D0615"/>
    <w:rsid w:val="003D1037"/>
    <w:rsid w:val="003D1155"/>
    <w:rsid w:val="003D1808"/>
    <w:rsid w:val="003D1A35"/>
    <w:rsid w:val="003D1ADC"/>
    <w:rsid w:val="003D209A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B0"/>
    <w:rsid w:val="003D6BEE"/>
    <w:rsid w:val="003D6E28"/>
    <w:rsid w:val="003E03F3"/>
    <w:rsid w:val="003E128F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083"/>
    <w:rsid w:val="003E54DA"/>
    <w:rsid w:val="003E566C"/>
    <w:rsid w:val="003E5838"/>
    <w:rsid w:val="003E5C6A"/>
    <w:rsid w:val="003E66A6"/>
    <w:rsid w:val="003E722B"/>
    <w:rsid w:val="003E7402"/>
    <w:rsid w:val="003E79C8"/>
    <w:rsid w:val="003E7CE0"/>
    <w:rsid w:val="003E7FF1"/>
    <w:rsid w:val="003F01CB"/>
    <w:rsid w:val="003F0296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0A9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E3F"/>
    <w:rsid w:val="003F733B"/>
    <w:rsid w:val="003F7478"/>
    <w:rsid w:val="003F76B6"/>
    <w:rsid w:val="003F76C2"/>
    <w:rsid w:val="003F7808"/>
    <w:rsid w:val="004003D5"/>
    <w:rsid w:val="004005FE"/>
    <w:rsid w:val="00400624"/>
    <w:rsid w:val="00400C22"/>
    <w:rsid w:val="004011B6"/>
    <w:rsid w:val="00401E67"/>
    <w:rsid w:val="00402477"/>
    <w:rsid w:val="004025C9"/>
    <w:rsid w:val="004033C5"/>
    <w:rsid w:val="00403B00"/>
    <w:rsid w:val="00403DD8"/>
    <w:rsid w:val="004049E2"/>
    <w:rsid w:val="004054D9"/>
    <w:rsid w:val="00405935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2E75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4D54"/>
    <w:rsid w:val="0041517D"/>
    <w:rsid w:val="00415631"/>
    <w:rsid w:val="004158B0"/>
    <w:rsid w:val="00415C62"/>
    <w:rsid w:val="00415C6D"/>
    <w:rsid w:val="00415D3D"/>
    <w:rsid w:val="00415D96"/>
    <w:rsid w:val="00416BF9"/>
    <w:rsid w:val="00416DA1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C0B"/>
    <w:rsid w:val="00423FD3"/>
    <w:rsid w:val="00424030"/>
    <w:rsid w:val="00424223"/>
    <w:rsid w:val="004249B8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260"/>
    <w:rsid w:val="00426CF6"/>
    <w:rsid w:val="0042743E"/>
    <w:rsid w:val="00427633"/>
    <w:rsid w:val="00427AD1"/>
    <w:rsid w:val="004301DE"/>
    <w:rsid w:val="00430935"/>
    <w:rsid w:val="00431009"/>
    <w:rsid w:val="004312A1"/>
    <w:rsid w:val="0043168E"/>
    <w:rsid w:val="00431DFD"/>
    <w:rsid w:val="00432734"/>
    <w:rsid w:val="00432D09"/>
    <w:rsid w:val="00433043"/>
    <w:rsid w:val="004332D2"/>
    <w:rsid w:val="004335DB"/>
    <w:rsid w:val="004338ED"/>
    <w:rsid w:val="00433CDA"/>
    <w:rsid w:val="004340A4"/>
    <w:rsid w:val="004347D1"/>
    <w:rsid w:val="00435653"/>
    <w:rsid w:val="00435B76"/>
    <w:rsid w:val="00435B8C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AB8"/>
    <w:rsid w:val="00447AF2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B01"/>
    <w:rsid w:val="00463D71"/>
    <w:rsid w:val="00463E82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3B9B"/>
    <w:rsid w:val="0047448A"/>
    <w:rsid w:val="004745FB"/>
    <w:rsid w:val="00474FE5"/>
    <w:rsid w:val="00475C03"/>
    <w:rsid w:val="00475CAB"/>
    <w:rsid w:val="00476475"/>
    <w:rsid w:val="004766DB"/>
    <w:rsid w:val="00476DD5"/>
    <w:rsid w:val="00476E9B"/>
    <w:rsid w:val="00476FF2"/>
    <w:rsid w:val="00477BE8"/>
    <w:rsid w:val="00480353"/>
    <w:rsid w:val="00480406"/>
    <w:rsid w:val="00481250"/>
    <w:rsid w:val="00481537"/>
    <w:rsid w:val="00482C49"/>
    <w:rsid w:val="00482F82"/>
    <w:rsid w:val="004830B4"/>
    <w:rsid w:val="00484413"/>
    <w:rsid w:val="00484864"/>
    <w:rsid w:val="00484990"/>
    <w:rsid w:val="00484A20"/>
    <w:rsid w:val="00484C72"/>
    <w:rsid w:val="00485264"/>
    <w:rsid w:val="00485280"/>
    <w:rsid w:val="004857CC"/>
    <w:rsid w:val="00485858"/>
    <w:rsid w:val="00485C35"/>
    <w:rsid w:val="00486509"/>
    <w:rsid w:val="004866A6"/>
    <w:rsid w:val="00486999"/>
    <w:rsid w:val="004869AD"/>
    <w:rsid w:val="00486EB9"/>
    <w:rsid w:val="00486F83"/>
    <w:rsid w:val="00487B4C"/>
    <w:rsid w:val="00487B8A"/>
    <w:rsid w:val="004902D0"/>
    <w:rsid w:val="00490348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412C"/>
    <w:rsid w:val="00494222"/>
    <w:rsid w:val="0049457D"/>
    <w:rsid w:val="00494B75"/>
    <w:rsid w:val="004954E5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3C5"/>
    <w:rsid w:val="004B098F"/>
    <w:rsid w:val="004B0F4C"/>
    <w:rsid w:val="004B1AC8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753"/>
    <w:rsid w:val="004B6222"/>
    <w:rsid w:val="004B622A"/>
    <w:rsid w:val="004B6526"/>
    <w:rsid w:val="004B685C"/>
    <w:rsid w:val="004B7001"/>
    <w:rsid w:val="004B75C6"/>
    <w:rsid w:val="004B77CD"/>
    <w:rsid w:val="004B7B6E"/>
    <w:rsid w:val="004B7F02"/>
    <w:rsid w:val="004C0B02"/>
    <w:rsid w:val="004C0F1F"/>
    <w:rsid w:val="004C1484"/>
    <w:rsid w:val="004C1596"/>
    <w:rsid w:val="004C1C85"/>
    <w:rsid w:val="004C2003"/>
    <w:rsid w:val="004C3FF2"/>
    <w:rsid w:val="004C4AE3"/>
    <w:rsid w:val="004C4B54"/>
    <w:rsid w:val="004C511C"/>
    <w:rsid w:val="004C5976"/>
    <w:rsid w:val="004C6418"/>
    <w:rsid w:val="004C777A"/>
    <w:rsid w:val="004C7AE6"/>
    <w:rsid w:val="004C7E10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8D2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E30"/>
    <w:rsid w:val="004E010A"/>
    <w:rsid w:val="004E0CCF"/>
    <w:rsid w:val="004E11D7"/>
    <w:rsid w:val="004E1240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6217"/>
    <w:rsid w:val="004E629C"/>
    <w:rsid w:val="004E6C01"/>
    <w:rsid w:val="004E7292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144"/>
    <w:rsid w:val="004F4D2D"/>
    <w:rsid w:val="004F5798"/>
    <w:rsid w:val="004F5B47"/>
    <w:rsid w:val="004F6C74"/>
    <w:rsid w:val="004F6D17"/>
    <w:rsid w:val="004F6E49"/>
    <w:rsid w:val="004F7BD5"/>
    <w:rsid w:val="004F7E17"/>
    <w:rsid w:val="004F7EBC"/>
    <w:rsid w:val="00500223"/>
    <w:rsid w:val="005008E9"/>
    <w:rsid w:val="00501818"/>
    <w:rsid w:val="0050279E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211D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0EA2"/>
    <w:rsid w:val="005212F9"/>
    <w:rsid w:val="00521539"/>
    <w:rsid w:val="00521841"/>
    <w:rsid w:val="00521A54"/>
    <w:rsid w:val="00523207"/>
    <w:rsid w:val="00523290"/>
    <w:rsid w:val="00523B09"/>
    <w:rsid w:val="0052410C"/>
    <w:rsid w:val="00524512"/>
    <w:rsid w:val="00524AA9"/>
    <w:rsid w:val="00524CE4"/>
    <w:rsid w:val="00525119"/>
    <w:rsid w:val="00525582"/>
    <w:rsid w:val="00525CF7"/>
    <w:rsid w:val="00525F95"/>
    <w:rsid w:val="005260DB"/>
    <w:rsid w:val="00526470"/>
    <w:rsid w:val="005266F8"/>
    <w:rsid w:val="00526E7F"/>
    <w:rsid w:val="005271A3"/>
    <w:rsid w:val="005276CB"/>
    <w:rsid w:val="00527A05"/>
    <w:rsid w:val="005301A1"/>
    <w:rsid w:val="00530519"/>
    <w:rsid w:val="0053099B"/>
    <w:rsid w:val="0053126C"/>
    <w:rsid w:val="00531A15"/>
    <w:rsid w:val="00531EE8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5C11"/>
    <w:rsid w:val="0053646C"/>
    <w:rsid w:val="00540EC2"/>
    <w:rsid w:val="005415CE"/>
    <w:rsid w:val="00541709"/>
    <w:rsid w:val="00542721"/>
    <w:rsid w:val="0054362B"/>
    <w:rsid w:val="005436E5"/>
    <w:rsid w:val="005436E7"/>
    <w:rsid w:val="00543A4C"/>
    <w:rsid w:val="00543D43"/>
    <w:rsid w:val="005445CA"/>
    <w:rsid w:val="00544EAC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8B8"/>
    <w:rsid w:val="00547D96"/>
    <w:rsid w:val="00551313"/>
    <w:rsid w:val="00551CA1"/>
    <w:rsid w:val="005520D7"/>
    <w:rsid w:val="005524BC"/>
    <w:rsid w:val="00552FD7"/>
    <w:rsid w:val="0055317B"/>
    <w:rsid w:val="0055354A"/>
    <w:rsid w:val="005536D9"/>
    <w:rsid w:val="0055409A"/>
    <w:rsid w:val="005547FC"/>
    <w:rsid w:val="00554CBF"/>
    <w:rsid w:val="00555967"/>
    <w:rsid w:val="00555AEF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257"/>
    <w:rsid w:val="00570432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389"/>
    <w:rsid w:val="00575E08"/>
    <w:rsid w:val="0057649A"/>
    <w:rsid w:val="005767DC"/>
    <w:rsid w:val="00576B0F"/>
    <w:rsid w:val="00577248"/>
    <w:rsid w:val="00580457"/>
    <w:rsid w:val="00580EF4"/>
    <w:rsid w:val="0058107C"/>
    <w:rsid w:val="0058180B"/>
    <w:rsid w:val="00581B2C"/>
    <w:rsid w:val="00581CB7"/>
    <w:rsid w:val="005826C6"/>
    <w:rsid w:val="0058288F"/>
    <w:rsid w:val="00582A73"/>
    <w:rsid w:val="00582FE7"/>
    <w:rsid w:val="005833C4"/>
    <w:rsid w:val="00583425"/>
    <w:rsid w:val="005838E4"/>
    <w:rsid w:val="005839AE"/>
    <w:rsid w:val="0058408C"/>
    <w:rsid w:val="00584247"/>
    <w:rsid w:val="00584514"/>
    <w:rsid w:val="00584A73"/>
    <w:rsid w:val="00584F57"/>
    <w:rsid w:val="00585E18"/>
    <w:rsid w:val="00585E73"/>
    <w:rsid w:val="00586610"/>
    <w:rsid w:val="0058669B"/>
    <w:rsid w:val="00586CF5"/>
    <w:rsid w:val="00587054"/>
    <w:rsid w:val="005876C3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398B"/>
    <w:rsid w:val="005945EB"/>
    <w:rsid w:val="005948A0"/>
    <w:rsid w:val="00595561"/>
    <w:rsid w:val="0059579E"/>
    <w:rsid w:val="00595C73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4E"/>
    <w:rsid w:val="005A279D"/>
    <w:rsid w:val="005A2D33"/>
    <w:rsid w:val="005A2DD0"/>
    <w:rsid w:val="005A2EF8"/>
    <w:rsid w:val="005A3592"/>
    <w:rsid w:val="005A3909"/>
    <w:rsid w:val="005A4301"/>
    <w:rsid w:val="005A46E9"/>
    <w:rsid w:val="005A49C6"/>
    <w:rsid w:val="005A5500"/>
    <w:rsid w:val="005A5B78"/>
    <w:rsid w:val="005A5D1A"/>
    <w:rsid w:val="005A66DE"/>
    <w:rsid w:val="005A6A0B"/>
    <w:rsid w:val="005A6E99"/>
    <w:rsid w:val="005A72BD"/>
    <w:rsid w:val="005A740B"/>
    <w:rsid w:val="005A79D6"/>
    <w:rsid w:val="005A7DE4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3A1E"/>
    <w:rsid w:val="005B4148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024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240F"/>
    <w:rsid w:val="005C2C3A"/>
    <w:rsid w:val="005C2DF0"/>
    <w:rsid w:val="005C351F"/>
    <w:rsid w:val="005C38CB"/>
    <w:rsid w:val="005C3D8E"/>
    <w:rsid w:val="005C3E46"/>
    <w:rsid w:val="005C40A7"/>
    <w:rsid w:val="005C4F1F"/>
    <w:rsid w:val="005C52E3"/>
    <w:rsid w:val="005C534F"/>
    <w:rsid w:val="005C54B2"/>
    <w:rsid w:val="005C5624"/>
    <w:rsid w:val="005C5A3E"/>
    <w:rsid w:val="005C6503"/>
    <w:rsid w:val="005C693D"/>
    <w:rsid w:val="005D0321"/>
    <w:rsid w:val="005D03F4"/>
    <w:rsid w:val="005D051E"/>
    <w:rsid w:val="005D0757"/>
    <w:rsid w:val="005D09B8"/>
    <w:rsid w:val="005D0E23"/>
    <w:rsid w:val="005D0EF0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3A7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D7476"/>
    <w:rsid w:val="005D7B45"/>
    <w:rsid w:val="005E0C46"/>
    <w:rsid w:val="005E1716"/>
    <w:rsid w:val="005E1743"/>
    <w:rsid w:val="005E1827"/>
    <w:rsid w:val="005E19CB"/>
    <w:rsid w:val="005E1DB3"/>
    <w:rsid w:val="005E2210"/>
    <w:rsid w:val="005E2B0B"/>
    <w:rsid w:val="005E2FA3"/>
    <w:rsid w:val="005E3A21"/>
    <w:rsid w:val="005E4466"/>
    <w:rsid w:val="005E460A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0A1"/>
    <w:rsid w:val="005F03EB"/>
    <w:rsid w:val="005F051D"/>
    <w:rsid w:val="005F0C46"/>
    <w:rsid w:val="005F1627"/>
    <w:rsid w:val="005F24B0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4B27"/>
    <w:rsid w:val="005F5AB3"/>
    <w:rsid w:val="005F5AEA"/>
    <w:rsid w:val="005F68E9"/>
    <w:rsid w:val="005F6A25"/>
    <w:rsid w:val="005F73AA"/>
    <w:rsid w:val="005F7986"/>
    <w:rsid w:val="00600616"/>
    <w:rsid w:val="00600A82"/>
    <w:rsid w:val="006013BF"/>
    <w:rsid w:val="00601449"/>
    <w:rsid w:val="006017FD"/>
    <w:rsid w:val="00602054"/>
    <w:rsid w:val="0060357A"/>
    <w:rsid w:val="00603F97"/>
    <w:rsid w:val="00604022"/>
    <w:rsid w:val="0060402D"/>
    <w:rsid w:val="0060474A"/>
    <w:rsid w:val="00604AD3"/>
    <w:rsid w:val="00605A1C"/>
    <w:rsid w:val="00605B72"/>
    <w:rsid w:val="0060610F"/>
    <w:rsid w:val="00606127"/>
    <w:rsid w:val="00606385"/>
    <w:rsid w:val="006068BC"/>
    <w:rsid w:val="00606A5C"/>
    <w:rsid w:val="0060767F"/>
    <w:rsid w:val="00607AD0"/>
    <w:rsid w:val="00610ABE"/>
    <w:rsid w:val="00610F20"/>
    <w:rsid w:val="00610FE9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B92"/>
    <w:rsid w:val="00615E19"/>
    <w:rsid w:val="00616038"/>
    <w:rsid w:val="00616800"/>
    <w:rsid w:val="00616CAA"/>
    <w:rsid w:val="00616F33"/>
    <w:rsid w:val="00617364"/>
    <w:rsid w:val="00617804"/>
    <w:rsid w:val="00617866"/>
    <w:rsid w:val="00620137"/>
    <w:rsid w:val="00620F8A"/>
    <w:rsid w:val="006211BF"/>
    <w:rsid w:val="006212D7"/>
    <w:rsid w:val="00621BD3"/>
    <w:rsid w:val="00621C6C"/>
    <w:rsid w:val="00622390"/>
    <w:rsid w:val="00622520"/>
    <w:rsid w:val="00622BD5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26D8B"/>
    <w:rsid w:val="00627452"/>
    <w:rsid w:val="0063109C"/>
    <w:rsid w:val="00631210"/>
    <w:rsid w:val="006314E7"/>
    <w:rsid w:val="006319F6"/>
    <w:rsid w:val="006320D0"/>
    <w:rsid w:val="006321C5"/>
    <w:rsid w:val="00632509"/>
    <w:rsid w:val="00632E96"/>
    <w:rsid w:val="00633064"/>
    <w:rsid w:val="00633631"/>
    <w:rsid w:val="00633F38"/>
    <w:rsid w:val="00634076"/>
    <w:rsid w:val="00634393"/>
    <w:rsid w:val="00635997"/>
    <w:rsid w:val="006360DE"/>
    <w:rsid w:val="006366D1"/>
    <w:rsid w:val="00641646"/>
    <w:rsid w:val="006418EB"/>
    <w:rsid w:val="006418FF"/>
    <w:rsid w:val="00641EC1"/>
    <w:rsid w:val="00642BA6"/>
    <w:rsid w:val="00643D09"/>
    <w:rsid w:val="0064427A"/>
    <w:rsid w:val="006443D3"/>
    <w:rsid w:val="0064460F"/>
    <w:rsid w:val="006449BB"/>
    <w:rsid w:val="00644CC0"/>
    <w:rsid w:val="00644FC1"/>
    <w:rsid w:val="0064511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3443"/>
    <w:rsid w:val="00653861"/>
    <w:rsid w:val="00653E46"/>
    <w:rsid w:val="0065439C"/>
    <w:rsid w:val="00655592"/>
    <w:rsid w:val="00655B6E"/>
    <w:rsid w:val="00656CE9"/>
    <w:rsid w:val="006572E9"/>
    <w:rsid w:val="00657534"/>
    <w:rsid w:val="00657831"/>
    <w:rsid w:val="00657D6D"/>
    <w:rsid w:val="0066006C"/>
    <w:rsid w:val="0066006F"/>
    <w:rsid w:val="006614F9"/>
    <w:rsid w:val="00661E93"/>
    <w:rsid w:val="00663758"/>
    <w:rsid w:val="00663B65"/>
    <w:rsid w:val="00663E49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6D54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4FAA"/>
    <w:rsid w:val="00675294"/>
    <w:rsid w:val="006754D6"/>
    <w:rsid w:val="00676E29"/>
    <w:rsid w:val="0067707D"/>
    <w:rsid w:val="0067716E"/>
    <w:rsid w:val="0067769E"/>
    <w:rsid w:val="00677EB0"/>
    <w:rsid w:val="0068058D"/>
    <w:rsid w:val="0068059B"/>
    <w:rsid w:val="0068118E"/>
    <w:rsid w:val="006812F8"/>
    <w:rsid w:val="006815CF"/>
    <w:rsid w:val="00681D85"/>
    <w:rsid w:val="00681F9B"/>
    <w:rsid w:val="00682095"/>
    <w:rsid w:val="0068262B"/>
    <w:rsid w:val="00682764"/>
    <w:rsid w:val="006834CE"/>
    <w:rsid w:val="006840CC"/>
    <w:rsid w:val="00685250"/>
    <w:rsid w:val="00686655"/>
    <w:rsid w:val="00686D4F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0FFA"/>
    <w:rsid w:val="00691155"/>
    <w:rsid w:val="006912A0"/>
    <w:rsid w:val="006913F8"/>
    <w:rsid w:val="00691500"/>
    <w:rsid w:val="00691E2B"/>
    <w:rsid w:val="0069299A"/>
    <w:rsid w:val="00692F0C"/>
    <w:rsid w:val="00693A19"/>
    <w:rsid w:val="006940BB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97E34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6A25"/>
    <w:rsid w:val="006A7362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3E20"/>
    <w:rsid w:val="006B3F20"/>
    <w:rsid w:val="006B405C"/>
    <w:rsid w:val="006B4134"/>
    <w:rsid w:val="006B4957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D46"/>
    <w:rsid w:val="006C228E"/>
    <w:rsid w:val="006C3160"/>
    <w:rsid w:val="006C3190"/>
    <w:rsid w:val="006C32F0"/>
    <w:rsid w:val="006C34C0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0C0D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3697"/>
    <w:rsid w:val="006E423E"/>
    <w:rsid w:val="006E465B"/>
    <w:rsid w:val="006E4ADA"/>
    <w:rsid w:val="006E5030"/>
    <w:rsid w:val="006E51EB"/>
    <w:rsid w:val="006E61FC"/>
    <w:rsid w:val="006E6782"/>
    <w:rsid w:val="006E6835"/>
    <w:rsid w:val="006E7458"/>
    <w:rsid w:val="006E7A9A"/>
    <w:rsid w:val="006E7CF0"/>
    <w:rsid w:val="006F063C"/>
    <w:rsid w:val="006F091B"/>
    <w:rsid w:val="006F0B20"/>
    <w:rsid w:val="006F1712"/>
    <w:rsid w:val="006F1DE0"/>
    <w:rsid w:val="006F2300"/>
    <w:rsid w:val="006F2CD1"/>
    <w:rsid w:val="006F35B4"/>
    <w:rsid w:val="006F3E3E"/>
    <w:rsid w:val="006F3F1A"/>
    <w:rsid w:val="006F48B1"/>
    <w:rsid w:val="006F4B36"/>
    <w:rsid w:val="006F5898"/>
    <w:rsid w:val="006F5DC5"/>
    <w:rsid w:val="006F6AB5"/>
    <w:rsid w:val="006F7268"/>
    <w:rsid w:val="006F77A5"/>
    <w:rsid w:val="006F7C35"/>
    <w:rsid w:val="007001AE"/>
    <w:rsid w:val="0070038C"/>
    <w:rsid w:val="007005C2"/>
    <w:rsid w:val="007009E6"/>
    <w:rsid w:val="007011CB"/>
    <w:rsid w:val="00701473"/>
    <w:rsid w:val="007018F3"/>
    <w:rsid w:val="00702285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1E9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ABC"/>
    <w:rsid w:val="00714F51"/>
    <w:rsid w:val="00715433"/>
    <w:rsid w:val="00715988"/>
    <w:rsid w:val="00716414"/>
    <w:rsid w:val="007167EB"/>
    <w:rsid w:val="00716942"/>
    <w:rsid w:val="00717166"/>
    <w:rsid w:val="007179D1"/>
    <w:rsid w:val="00720922"/>
    <w:rsid w:val="007212E3"/>
    <w:rsid w:val="007213F1"/>
    <w:rsid w:val="007214A0"/>
    <w:rsid w:val="00721B62"/>
    <w:rsid w:val="00721F34"/>
    <w:rsid w:val="00721F94"/>
    <w:rsid w:val="00721FCA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20E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4FA9"/>
    <w:rsid w:val="00735810"/>
    <w:rsid w:val="00735AA2"/>
    <w:rsid w:val="00735C06"/>
    <w:rsid w:val="00736436"/>
    <w:rsid w:val="00736610"/>
    <w:rsid w:val="0073667A"/>
    <w:rsid w:val="007372B5"/>
    <w:rsid w:val="007403D3"/>
    <w:rsid w:val="00740D57"/>
    <w:rsid w:val="0074119D"/>
    <w:rsid w:val="00741A5C"/>
    <w:rsid w:val="00741DE3"/>
    <w:rsid w:val="00741F57"/>
    <w:rsid w:val="00742F1C"/>
    <w:rsid w:val="00743FC5"/>
    <w:rsid w:val="0074541F"/>
    <w:rsid w:val="00745A8F"/>
    <w:rsid w:val="00746606"/>
    <w:rsid w:val="007467A1"/>
    <w:rsid w:val="0074732C"/>
    <w:rsid w:val="007477B0"/>
    <w:rsid w:val="007479EA"/>
    <w:rsid w:val="00747A0D"/>
    <w:rsid w:val="00750C08"/>
    <w:rsid w:val="00750F37"/>
    <w:rsid w:val="00751AEA"/>
    <w:rsid w:val="0075234E"/>
    <w:rsid w:val="00752554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8E2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4F23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6D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20B"/>
    <w:rsid w:val="0077748E"/>
    <w:rsid w:val="00777E6E"/>
    <w:rsid w:val="0078029D"/>
    <w:rsid w:val="00780B5A"/>
    <w:rsid w:val="00780C89"/>
    <w:rsid w:val="007810B1"/>
    <w:rsid w:val="007816A2"/>
    <w:rsid w:val="00781DD5"/>
    <w:rsid w:val="00782DCA"/>
    <w:rsid w:val="00783107"/>
    <w:rsid w:val="00783D3A"/>
    <w:rsid w:val="00784150"/>
    <w:rsid w:val="007847A1"/>
    <w:rsid w:val="00784A84"/>
    <w:rsid w:val="00785098"/>
    <w:rsid w:val="0078696B"/>
    <w:rsid w:val="00787532"/>
    <w:rsid w:val="00787634"/>
    <w:rsid w:val="00787857"/>
    <w:rsid w:val="00787B93"/>
    <w:rsid w:val="00787CBC"/>
    <w:rsid w:val="00787E41"/>
    <w:rsid w:val="00787F14"/>
    <w:rsid w:val="0079016C"/>
    <w:rsid w:val="007902E9"/>
    <w:rsid w:val="0079056A"/>
    <w:rsid w:val="00790A04"/>
    <w:rsid w:val="00790C8A"/>
    <w:rsid w:val="00790CFC"/>
    <w:rsid w:val="007913EF"/>
    <w:rsid w:val="00791623"/>
    <w:rsid w:val="0079170F"/>
    <w:rsid w:val="00791CE3"/>
    <w:rsid w:val="00791F8D"/>
    <w:rsid w:val="00792019"/>
    <w:rsid w:val="00792165"/>
    <w:rsid w:val="00792256"/>
    <w:rsid w:val="00792544"/>
    <w:rsid w:val="00792876"/>
    <w:rsid w:val="007929CD"/>
    <w:rsid w:val="00792AFA"/>
    <w:rsid w:val="007931E8"/>
    <w:rsid w:val="007933B3"/>
    <w:rsid w:val="00793897"/>
    <w:rsid w:val="0079397A"/>
    <w:rsid w:val="00793F2C"/>
    <w:rsid w:val="00794F8C"/>
    <w:rsid w:val="0079567C"/>
    <w:rsid w:val="007959EC"/>
    <w:rsid w:val="00795AC4"/>
    <w:rsid w:val="00795DE5"/>
    <w:rsid w:val="00796108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00D5"/>
    <w:rsid w:val="007A11EF"/>
    <w:rsid w:val="007A1844"/>
    <w:rsid w:val="007A1A3E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28"/>
    <w:rsid w:val="007A305C"/>
    <w:rsid w:val="007A33E0"/>
    <w:rsid w:val="007A3963"/>
    <w:rsid w:val="007A3D8C"/>
    <w:rsid w:val="007A4163"/>
    <w:rsid w:val="007A4D8A"/>
    <w:rsid w:val="007A5541"/>
    <w:rsid w:val="007A5E5B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A40"/>
    <w:rsid w:val="007B1B75"/>
    <w:rsid w:val="007B23AC"/>
    <w:rsid w:val="007B247C"/>
    <w:rsid w:val="007B26AC"/>
    <w:rsid w:val="007B3041"/>
    <w:rsid w:val="007B3486"/>
    <w:rsid w:val="007B3A6F"/>
    <w:rsid w:val="007B4584"/>
    <w:rsid w:val="007B4728"/>
    <w:rsid w:val="007B487C"/>
    <w:rsid w:val="007B4DDD"/>
    <w:rsid w:val="007B4F36"/>
    <w:rsid w:val="007B521C"/>
    <w:rsid w:val="007B5317"/>
    <w:rsid w:val="007B5813"/>
    <w:rsid w:val="007B605F"/>
    <w:rsid w:val="007B61CC"/>
    <w:rsid w:val="007B6432"/>
    <w:rsid w:val="007B6C37"/>
    <w:rsid w:val="007B6D4B"/>
    <w:rsid w:val="007B6FCF"/>
    <w:rsid w:val="007B75DD"/>
    <w:rsid w:val="007B7C21"/>
    <w:rsid w:val="007B7E19"/>
    <w:rsid w:val="007C0DDD"/>
    <w:rsid w:val="007C1223"/>
    <w:rsid w:val="007C18A6"/>
    <w:rsid w:val="007C1BB2"/>
    <w:rsid w:val="007C22D6"/>
    <w:rsid w:val="007C240D"/>
    <w:rsid w:val="007C25A5"/>
    <w:rsid w:val="007C2602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56FE"/>
    <w:rsid w:val="007C6050"/>
    <w:rsid w:val="007C634E"/>
    <w:rsid w:val="007C721F"/>
    <w:rsid w:val="007C7778"/>
    <w:rsid w:val="007C7B00"/>
    <w:rsid w:val="007D0000"/>
    <w:rsid w:val="007D0A4F"/>
    <w:rsid w:val="007D0F6E"/>
    <w:rsid w:val="007D12E5"/>
    <w:rsid w:val="007D16A7"/>
    <w:rsid w:val="007D1C70"/>
    <w:rsid w:val="007D22FB"/>
    <w:rsid w:val="007D2CD9"/>
    <w:rsid w:val="007D3C2D"/>
    <w:rsid w:val="007D5108"/>
    <w:rsid w:val="007D52D2"/>
    <w:rsid w:val="007D63B5"/>
    <w:rsid w:val="007D6BD5"/>
    <w:rsid w:val="007D79D0"/>
    <w:rsid w:val="007D7C63"/>
    <w:rsid w:val="007D7F6F"/>
    <w:rsid w:val="007E0572"/>
    <w:rsid w:val="007E0FFC"/>
    <w:rsid w:val="007E19D3"/>
    <w:rsid w:val="007E1BE5"/>
    <w:rsid w:val="007E1CF7"/>
    <w:rsid w:val="007E1DE0"/>
    <w:rsid w:val="007E2112"/>
    <w:rsid w:val="007E2DD7"/>
    <w:rsid w:val="007E30D5"/>
    <w:rsid w:val="007E348A"/>
    <w:rsid w:val="007E36EF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1B57"/>
    <w:rsid w:val="007F1DAB"/>
    <w:rsid w:val="007F2AE3"/>
    <w:rsid w:val="007F2C69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0CB4"/>
    <w:rsid w:val="00801011"/>
    <w:rsid w:val="00801199"/>
    <w:rsid w:val="008013A1"/>
    <w:rsid w:val="0080145C"/>
    <w:rsid w:val="0080176A"/>
    <w:rsid w:val="008026DA"/>
    <w:rsid w:val="0080320A"/>
    <w:rsid w:val="00803453"/>
    <w:rsid w:val="00803957"/>
    <w:rsid w:val="0080423A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7F1"/>
    <w:rsid w:val="00811A31"/>
    <w:rsid w:val="00811E64"/>
    <w:rsid w:val="008127AE"/>
    <w:rsid w:val="00812B29"/>
    <w:rsid w:val="008131ED"/>
    <w:rsid w:val="00813B78"/>
    <w:rsid w:val="00814079"/>
    <w:rsid w:val="008146F8"/>
    <w:rsid w:val="00814725"/>
    <w:rsid w:val="008151FC"/>
    <w:rsid w:val="0081528C"/>
    <w:rsid w:val="008159C9"/>
    <w:rsid w:val="00815F95"/>
    <w:rsid w:val="008161AB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2F77"/>
    <w:rsid w:val="0082323B"/>
    <w:rsid w:val="008233BF"/>
    <w:rsid w:val="00823B38"/>
    <w:rsid w:val="00823C0A"/>
    <w:rsid w:val="00824317"/>
    <w:rsid w:val="008245F6"/>
    <w:rsid w:val="00824E00"/>
    <w:rsid w:val="008253FA"/>
    <w:rsid w:val="00825422"/>
    <w:rsid w:val="008254CE"/>
    <w:rsid w:val="00825C30"/>
    <w:rsid w:val="008260DD"/>
    <w:rsid w:val="00827311"/>
    <w:rsid w:val="00827EA6"/>
    <w:rsid w:val="008308B1"/>
    <w:rsid w:val="00830C2E"/>
    <w:rsid w:val="0083147D"/>
    <w:rsid w:val="008315CB"/>
    <w:rsid w:val="0083191C"/>
    <w:rsid w:val="00832408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7B4"/>
    <w:rsid w:val="00835875"/>
    <w:rsid w:val="00835AEA"/>
    <w:rsid w:val="00835D30"/>
    <w:rsid w:val="00835DA3"/>
    <w:rsid w:val="00835E67"/>
    <w:rsid w:val="008360D5"/>
    <w:rsid w:val="00836B55"/>
    <w:rsid w:val="00836EFF"/>
    <w:rsid w:val="00836FDE"/>
    <w:rsid w:val="00837A21"/>
    <w:rsid w:val="00837D64"/>
    <w:rsid w:val="00837E78"/>
    <w:rsid w:val="0084067C"/>
    <w:rsid w:val="00840BDF"/>
    <w:rsid w:val="00841291"/>
    <w:rsid w:val="008414C6"/>
    <w:rsid w:val="00842841"/>
    <w:rsid w:val="0084298F"/>
    <w:rsid w:val="00843117"/>
    <w:rsid w:val="00843682"/>
    <w:rsid w:val="00843945"/>
    <w:rsid w:val="0084404E"/>
    <w:rsid w:val="008440F5"/>
    <w:rsid w:val="00845115"/>
    <w:rsid w:val="008457DD"/>
    <w:rsid w:val="00845A91"/>
    <w:rsid w:val="008464E5"/>
    <w:rsid w:val="00846B21"/>
    <w:rsid w:val="00846DD1"/>
    <w:rsid w:val="008472E7"/>
    <w:rsid w:val="00847DF6"/>
    <w:rsid w:val="008500B9"/>
    <w:rsid w:val="00850213"/>
    <w:rsid w:val="0085036D"/>
    <w:rsid w:val="008506B9"/>
    <w:rsid w:val="00850D5F"/>
    <w:rsid w:val="008511D4"/>
    <w:rsid w:val="00851512"/>
    <w:rsid w:val="00852423"/>
    <w:rsid w:val="00852493"/>
    <w:rsid w:val="008527BE"/>
    <w:rsid w:val="008528E3"/>
    <w:rsid w:val="00853C16"/>
    <w:rsid w:val="00853E34"/>
    <w:rsid w:val="00854C67"/>
    <w:rsid w:val="00854CDE"/>
    <w:rsid w:val="008561B0"/>
    <w:rsid w:val="00856DED"/>
    <w:rsid w:val="00856F40"/>
    <w:rsid w:val="0085734E"/>
    <w:rsid w:val="00857626"/>
    <w:rsid w:val="00857B33"/>
    <w:rsid w:val="00857FB7"/>
    <w:rsid w:val="0086011B"/>
    <w:rsid w:val="00860B4A"/>
    <w:rsid w:val="00860C60"/>
    <w:rsid w:val="00862A87"/>
    <w:rsid w:val="00862D21"/>
    <w:rsid w:val="00863233"/>
    <w:rsid w:val="00863BE0"/>
    <w:rsid w:val="00864AAF"/>
    <w:rsid w:val="00864B3C"/>
    <w:rsid w:val="008651FD"/>
    <w:rsid w:val="00865C6D"/>
    <w:rsid w:val="008669FE"/>
    <w:rsid w:val="00870988"/>
    <w:rsid w:val="008717B2"/>
    <w:rsid w:val="0087244E"/>
    <w:rsid w:val="00872D60"/>
    <w:rsid w:val="00873461"/>
    <w:rsid w:val="008736FA"/>
    <w:rsid w:val="008738BF"/>
    <w:rsid w:val="00874C7F"/>
    <w:rsid w:val="00874D61"/>
    <w:rsid w:val="008752DA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2D7C"/>
    <w:rsid w:val="008831E6"/>
    <w:rsid w:val="00883B11"/>
    <w:rsid w:val="00883CA6"/>
    <w:rsid w:val="00884869"/>
    <w:rsid w:val="008852A2"/>
    <w:rsid w:val="008855A4"/>
    <w:rsid w:val="00885784"/>
    <w:rsid w:val="008859C7"/>
    <w:rsid w:val="00885A35"/>
    <w:rsid w:val="00885A93"/>
    <w:rsid w:val="00885E3A"/>
    <w:rsid w:val="00886644"/>
    <w:rsid w:val="00886693"/>
    <w:rsid w:val="00886969"/>
    <w:rsid w:val="00886BC4"/>
    <w:rsid w:val="00886CD9"/>
    <w:rsid w:val="00887920"/>
    <w:rsid w:val="00890232"/>
    <w:rsid w:val="00890A02"/>
    <w:rsid w:val="00890B41"/>
    <w:rsid w:val="00890F77"/>
    <w:rsid w:val="00891C30"/>
    <w:rsid w:val="00892317"/>
    <w:rsid w:val="00892605"/>
    <w:rsid w:val="008929F8"/>
    <w:rsid w:val="00892B31"/>
    <w:rsid w:val="00892C6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0655"/>
    <w:rsid w:val="008A108E"/>
    <w:rsid w:val="008A1484"/>
    <w:rsid w:val="008A18C8"/>
    <w:rsid w:val="008A20F8"/>
    <w:rsid w:val="008A29A1"/>
    <w:rsid w:val="008A443F"/>
    <w:rsid w:val="008A46A0"/>
    <w:rsid w:val="008A4C1E"/>
    <w:rsid w:val="008A5224"/>
    <w:rsid w:val="008A5AF3"/>
    <w:rsid w:val="008A5B17"/>
    <w:rsid w:val="008A60F3"/>
    <w:rsid w:val="008A659A"/>
    <w:rsid w:val="008A6776"/>
    <w:rsid w:val="008A6CC1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06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3798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363"/>
    <w:rsid w:val="008E2543"/>
    <w:rsid w:val="008E28E4"/>
    <w:rsid w:val="008E2D6A"/>
    <w:rsid w:val="008E3129"/>
    <w:rsid w:val="008E4057"/>
    <w:rsid w:val="008E487D"/>
    <w:rsid w:val="008E4929"/>
    <w:rsid w:val="008E4CD3"/>
    <w:rsid w:val="008E4E1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04F"/>
    <w:rsid w:val="008F271C"/>
    <w:rsid w:val="008F2C03"/>
    <w:rsid w:val="008F2FBD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AC0"/>
    <w:rsid w:val="008F5AEC"/>
    <w:rsid w:val="008F62F8"/>
    <w:rsid w:val="008F63B0"/>
    <w:rsid w:val="008F686A"/>
    <w:rsid w:val="008F6AF7"/>
    <w:rsid w:val="008F6B15"/>
    <w:rsid w:val="008F7950"/>
    <w:rsid w:val="008F7FC2"/>
    <w:rsid w:val="009000CB"/>
    <w:rsid w:val="009009CE"/>
    <w:rsid w:val="00900BF8"/>
    <w:rsid w:val="009010B5"/>
    <w:rsid w:val="009012B0"/>
    <w:rsid w:val="009015DF"/>
    <w:rsid w:val="00901AF4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0FDA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3F1E"/>
    <w:rsid w:val="00914368"/>
    <w:rsid w:val="0091461C"/>
    <w:rsid w:val="0091597B"/>
    <w:rsid w:val="00915ECD"/>
    <w:rsid w:val="009163BB"/>
    <w:rsid w:val="00916799"/>
    <w:rsid w:val="00916DC5"/>
    <w:rsid w:val="00916EC0"/>
    <w:rsid w:val="00916F8E"/>
    <w:rsid w:val="009177F8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DE5"/>
    <w:rsid w:val="00926FE1"/>
    <w:rsid w:val="0092724C"/>
    <w:rsid w:val="00927D92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62CB"/>
    <w:rsid w:val="009363C5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2CBC"/>
    <w:rsid w:val="00942FCF"/>
    <w:rsid w:val="009434A3"/>
    <w:rsid w:val="00943816"/>
    <w:rsid w:val="00943B23"/>
    <w:rsid w:val="00943C8B"/>
    <w:rsid w:val="00943CE3"/>
    <w:rsid w:val="00943E5E"/>
    <w:rsid w:val="009440DA"/>
    <w:rsid w:val="00944572"/>
    <w:rsid w:val="00944E61"/>
    <w:rsid w:val="00945168"/>
    <w:rsid w:val="00946259"/>
    <w:rsid w:val="00946315"/>
    <w:rsid w:val="009467DC"/>
    <w:rsid w:val="0094761A"/>
    <w:rsid w:val="00947F59"/>
    <w:rsid w:val="00950272"/>
    <w:rsid w:val="00950553"/>
    <w:rsid w:val="009505A7"/>
    <w:rsid w:val="00952F90"/>
    <w:rsid w:val="009530CA"/>
    <w:rsid w:val="00953929"/>
    <w:rsid w:val="0095472E"/>
    <w:rsid w:val="00954D53"/>
    <w:rsid w:val="00954EBB"/>
    <w:rsid w:val="009553B2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653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67EF4"/>
    <w:rsid w:val="00970373"/>
    <w:rsid w:val="009705F5"/>
    <w:rsid w:val="00970B4D"/>
    <w:rsid w:val="009711C1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156E"/>
    <w:rsid w:val="0098162D"/>
    <w:rsid w:val="00981CF8"/>
    <w:rsid w:val="00981D43"/>
    <w:rsid w:val="00983E8F"/>
    <w:rsid w:val="00984303"/>
    <w:rsid w:val="0098447D"/>
    <w:rsid w:val="00985367"/>
    <w:rsid w:val="0098567F"/>
    <w:rsid w:val="00985D88"/>
    <w:rsid w:val="00985DE1"/>
    <w:rsid w:val="00985F6F"/>
    <w:rsid w:val="009861E8"/>
    <w:rsid w:val="00986C12"/>
    <w:rsid w:val="0098720F"/>
    <w:rsid w:val="00990389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75DA"/>
    <w:rsid w:val="009977D0"/>
    <w:rsid w:val="00997959"/>
    <w:rsid w:val="009A0380"/>
    <w:rsid w:val="009A0B42"/>
    <w:rsid w:val="009A110B"/>
    <w:rsid w:val="009A13C6"/>
    <w:rsid w:val="009A1504"/>
    <w:rsid w:val="009A22C3"/>
    <w:rsid w:val="009A2557"/>
    <w:rsid w:val="009A25B1"/>
    <w:rsid w:val="009A2798"/>
    <w:rsid w:val="009A2B39"/>
    <w:rsid w:val="009A2D00"/>
    <w:rsid w:val="009A3DE1"/>
    <w:rsid w:val="009A43B7"/>
    <w:rsid w:val="009A4753"/>
    <w:rsid w:val="009A5151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A7A12"/>
    <w:rsid w:val="009B0296"/>
    <w:rsid w:val="009B0424"/>
    <w:rsid w:val="009B0572"/>
    <w:rsid w:val="009B0A1F"/>
    <w:rsid w:val="009B100E"/>
    <w:rsid w:val="009B15F9"/>
    <w:rsid w:val="009B1ED9"/>
    <w:rsid w:val="009B218E"/>
    <w:rsid w:val="009B2A45"/>
    <w:rsid w:val="009B2CCD"/>
    <w:rsid w:val="009B2D93"/>
    <w:rsid w:val="009B32FE"/>
    <w:rsid w:val="009B3B7F"/>
    <w:rsid w:val="009B3F4A"/>
    <w:rsid w:val="009B435D"/>
    <w:rsid w:val="009B4544"/>
    <w:rsid w:val="009B46F8"/>
    <w:rsid w:val="009B47FD"/>
    <w:rsid w:val="009B4C00"/>
    <w:rsid w:val="009B6123"/>
    <w:rsid w:val="009B6667"/>
    <w:rsid w:val="009B6737"/>
    <w:rsid w:val="009B6EEC"/>
    <w:rsid w:val="009B75FB"/>
    <w:rsid w:val="009C01DE"/>
    <w:rsid w:val="009C027C"/>
    <w:rsid w:val="009C0469"/>
    <w:rsid w:val="009C054C"/>
    <w:rsid w:val="009C0609"/>
    <w:rsid w:val="009C0E41"/>
    <w:rsid w:val="009C0E8F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5D1B"/>
    <w:rsid w:val="009C5EF1"/>
    <w:rsid w:val="009C6462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25D"/>
    <w:rsid w:val="009D4FA1"/>
    <w:rsid w:val="009D51F8"/>
    <w:rsid w:val="009D5520"/>
    <w:rsid w:val="009D5A55"/>
    <w:rsid w:val="009D5C91"/>
    <w:rsid w:val="009D6888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385C"/>
    <w:rsid w:val="009E430E"/>
    <w:rsid w:val="009E43AD"/>
    <w:rsid w:val="009E460C"/>
    <w:rsid w:val="009E49C3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7F"/>
    <w:rsid w:val="009F0EBC"/>
    <w:rsid w:val="009F1825"/>
    <w:rsid w:val="009F23A4"/>
    <w:rsid w:val="009F25EF"/>
    <w:rsid w:val="009F2840"/>
    <w:rsid w:val="009F28B2"/>
    <w:rsid w:val="009F2CF9"/>
    <w:rsid w:val="009F3103"/>
    <w:rsid w:val="009F3268"/>
    <w:rsid w:val="009F3674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C4B"/>
    <w:rsid w:val="00A04F2A"/>
    <w:rsid w:val="00A05653"/>
    <w:rsid w:val="00A05F5A"/>
    <w:rsid w:val="00A06136"/>
    <w:rsid w:val="00A06682"/>
    <w:rsid w:val="00A06BD1"/>
    <w:rsid w:val="00A06E16"/>
    <w:rsid w:val="00A07262"/>
    <w:rsid w:val="00A073B3"/>
    <w:rsid w:val="00A07476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1FE0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5F72"/>
    <w:rsid w:val="00A1603D"/>
    <w:rsid w:val="00A167BE"/>
    <w:rsid w:val="00A16CB8"/>
    <w:rsid w:val="00A17836"/>
    <w:rsid w:val="00A17D67"/>
    <w:rsid w:val="00A227C6"/>
    <w:rsid w:val="00A2282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7F8"/>
    <w:rsid w:val="00A30923"/>
    <w:rsid w:val="00A30C07"/>
    <w:rsid w:val="00A310B8"/>
    <w:rsid w:val="00A315E3"/>
    <w:rsid w:val="00A3161F"/>
    <w:rsid w:val="00A328A2"/>
    <w:rsid w:val="00A33996"/>
    <w:rsid w:val="00A33A22"/>
    <w:rsid w:val="00A33AA6"/>
    <w:rsid w:val="00A34239"/>
    <w:rsid w:val="00A34927"/>
    <w:rsid w:val="00A34971"/>
    <w:rsid w:val="00A34BB5"/>
    <w:rsid w:val="00A353DD"/>
    <w:rsid w:val="00A35CC8"/>
    <w:rsid w:val="00A35D34"/>
    <w:rsid w:val="00A36168"/>
    <w:rsid w:val="00A3630B"/>
    <w:rsid w:val="00A372B3"/>
    <w:rsid w:val="00A37501"/>
    <w:rsid w:val="00A3771A"/>
    <w:rsid w:val="00A37777"/>
    <w:rsid w:val="00A379D3"/>
    <w:rsid w:val="00A37D9C"/>
    <w:rsid w:val="00A37E63"/>
    <w:rsid w:val="00A37EAB"/>
    <w:rsid w:val="00A4063D"/>
    <w:rsid w:val="00A40C03"/>
    <w:rsid w:val="00A41CA5"/>
    <w:rsid w:val="00A41CC2"/>
    <w:rsid w:val="00A421D0"/>
    <w:rsid w:val="00A422F3"/>
    <w:rsid w:val="00A42E83"/>
    <w:rsid w:val="00A449A4"/>
    <w:rsid w:val="00A45C69"/>
    <w:rsid w:val="00A45D22"/>
    <w:rsid w:val="00A460BA"/>
    <w:rsid w:val="00A46198"/>
    <w:rsid w:val="00A47107"/>
    <w:rsid w:val="00A47908"/>
    <w:rsid w:val="00A47DB1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14"/>
    <w:rsid w:val="00A541D5"/>
    <w:rsid w:val="00A541D6"/>
    <w:rsid w:val="00A549C2"/>
    <w:rsid w:val="00A550B8"/>
    <w:rsid w:val="00A557E1"/>
    <w:rsid w:val="00A5584F"/>
    <w:rsid w:val="00A55D21"/>
    <w:rsid w:val="00A560EE"/>
    <w:rsid w:val="00A56496"/>
    <w:rsid w:val="00A564DD"/>
    <w:rsid w:val="00A56D21"/>
    <w:rsid w:val="00A579EA"/>
    <w:rsid w:val="00A57AD8"/>
    <w:rsid w:val="00A57D4D"/>
    <w:rsid w:val="00A60DF0"/>
    <w:rsid w:val="00A6123E"/>
    <w:rsid w:val="00A6137D"/>
    <w:rsid w:val="00A6138F"/>
    <w:rsid w:val="00A6167C"/>
    <w:rsid w:val="00A61774"/>
    <w:rsid w:val="00A61AB1"/>
    <w:rsid w:val="00A61F54"/>
    <w:rsid w:val="00A62050"/>
    <w:rsid w:val="00A624C0"/>
    <w:rsid w:val="00A62AA3"/>
    <w:rsid w:val="00A62EA0"/>
    <w:rsid w:val="00A62EE7"/>
    <w:rsid w:val="00A630DD"/>
    <w:rsid w:val="00A6324D"/>
    <w:rsid w:val="00A632C3"/>
    <w:rsid w:val="00A63D4C"/>
    <w:rsid w:val="00A64303"/>
    <w:rsid w:val="00A6481F"/>
    <w:rsid w:val="00A64C53"/>
    <w:rsid w:val="00A6519B"/>
    <w:rsid w:val="00A6608F"/>
    <w:rsid w:val="00A66567"/>
    <w:rsid w:val="00A6674D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2B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5DEA"/>
    <w:rsid w:val="00A85F91"/>
    <w:rsid w:val="00A8730F"/>
    <w:rsid w:val="00A879F2"/>
    <w:rsid w:val="00A902F3"/>
    <w:rsid w:val="00A905F6"/>
    <w:rsid w:val="00A906D3"/>
    <w:rsid w:val="00A90C0D"/>
    <w:rsid w:val="00A90EA6"/>
    <w:rsid w:val="00A912C3"/>
    <w:rsid w:val="00A91B5A"/>
    <w:rsid w:val="00A92091"/>
    <w:rsid w:val="00A925DC"/>
    <w:rsid w:val="00A92B83"/>
    <w:rsid w:val="00A92BAC"/>
    <w:rsid w:val="00A93099"/>
    <w:rsid w:val="00A931CD"/>
    <w:rsid w:val="00A93BFE"/>
    <w:rsid w:val="00A9444E"/>
    <w:rsid w:val="00A946A8"/>
    <w:rsid w:val="00A948A5"/>
    <w:rsid w:val="00A94B7F"/>
    <w:rsid w:val="00A9514C"/>
    <w:rsid w:val="00A95474"/>
    <w:rsid w:val="00A95541"/>
    <w:rsid w:val="00A961E9"/>
    <w:rsid w:val="00A9654E"/>
    <w:rsid w:val="00A96991"/>
    <w:rsid w:val="00A96E8C"/>
    <w:rsid w:val="00A9744F"/>
    <w:rsid w:val="00AA05BA"/>
    <w:rsid w:val="00AA089B"/>
    <w:rsid w:val="00AA0A21"/>
    <w:rsid w:val="00AA1545"/>
    <w:rsid w:val="00AA1FFD"/>
    <w:rsid w:val="00AA278E"/>
    <w:rsid w:val="00AA27F4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4C76"/>
    <w:rsid w:val="00AA57EC"/>
    <w:rsid w:val="00AA5F6B"/>
    <w:rsid w:val="00AA6676"/>
    <w:rsid w:val="00AA6C2D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AB7"/>
    <w:rsid w:val="00AB4C79"/>
    <w:rsid w:val="00AB4CC7"/>
    <w:rsid w:val="00AB5453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AA6"/>
    <w:rsid w:val="00AC3897"/>
    <w:rsid w:val="00AC3983"/>
    <w:rsid w:val="00AC3CAC"/>
    <w:rsid w:val="00AC42A0"/>
    <w:rsid w:val="00AC446E"/>
    <w:rsid w:val="00AC5919"/>
    <w:rsid w:val="00AC5CDE"/>
    <w:rsid w:val="00AC60C8"/>
    <w:rsid w:val="00AC62F6"/>
    <w:rsid w:val="00AC708B"/>
    <w:rsid w:val="00AC733E"/>
    <w:rsid w:val="00AC790F"/>
    <w:rsid w:val="00AC7C7A"/>
    <w:rsid w:val="00AD056D"/>
    <w:rsid w:val="00AD0A69"/>
    <w:rsid w:val="00AD0E75"/>
    <w:rsid w:val="00AD1B10"/>
    <w:rsid w:val="00AD20AD"/>
    <w:rsid w:val="00AD284F"/>
    <w:rsid w:val="00AD2CA5"/>
    <w:rsid w:val="00AD307A"/>
    <w:rsid w:val="00AD3CC2"/>
    <w:rsid w:val="00AD3E3F"/>
    <w:rsid w:val="00AD4335"/>
    <w:rsid w:val="00AD51A9"/>
    <w:rsid w:val="00AD5518"/>
    <w:rsid w:val="00AD5B3C"/>
    <w:rsid w:val="00AD6423"/>
    <w:rsid w:val="00AD6B8C"/>
    <w:rsid w:val="00AD73C1"/>
    <w:rsid w:val="00AD7842"/>
    <w:rsid w:val="00AD7937"/>
    <w:rsid w:val="00AD7A95"/>
    <w:rsid w:val="00AD7D8B"/>
    <w:rsid w:val="00AE017F"/>
    <w:rsid w:val="00AE02CD"/>
    <w:rsid w:val="00AE0DB0"/>
    <w:rsid w:val="00AE117F"/>
    <w:rsid w:val="00AE1BBD"/>
    <w:rsid w:val="00AE1BC3"/>
    <w:rsid w:val="00AE2389"/>
    <w:rsid w:val="00AE2B4C"/>
    <w:rsid w:val="00AE35E4"/>
    <w:rsid w:val="00AE36CA"/>
    <w:rsid w:val="00AE3854"/>
    <w:rsid w:val="00AE43DF"/>
    <w:rsid w:val="00AE49F5"/>
    <w:rsid w:val="00AE4CAB"/>
    <w:rsid w:val="00AE569E"/>
    <w:rsid w:val="00AE5CF4"/>
    <w:rsid w:val="00AE66AA"/>
    <w:rsid w:val="00AE6BDB"/>
    <w:rsid w:val="00AE75BA"/>
    <w:rsid w:val="00AE7938"/>
    <w:rsid w:val="00AE7D92"/>
    <w:rsid w:val="00AF0016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5ED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E0B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3F49"/>
    <w:rsid w:val="00B1404F"/>
    <w:rsid w:val="00B14295"/>
    <w:rsid w:val="00B144E9"/>
    <w:rsid w:val="00B14B66"/>
    <w:rsid w:val="00B15EE5"/>
    <w:rsid w:val="00B16EB8"/>
    <w:rsid w:val="00B16FE3"/>
    <w:rsid w:val="00B1705C"/>
    <w:rsid w:val="00B171C4"/>
    <w:rsid w:val="00B177DD"/>
    <w:rsid w:val="00B20443"/>
    <w:rsid w:val="00B2169A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7B3"/>
    <w:rsid w:val="00B378C7"/>
    <w:rsid w:val="00B37EDB"/>
    <w:rsid w:val="00B402C9"/>
    <w:rsid w:val="00B409CF"/>
    <w:rsid w:val="00B40A50"/>
    <w:rsid w:val="00B40B94"/>
    <w:rsid w:val="00B40E28"/>
    <w:rsid w:val="00B40F99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850"/>
    <w:rsid w:val="00B46A04"/>
    <w:rsid w:val="00B46B41"/>
    <w:rsid w:val="00B46F82"/>
    <w:rsid w:val="00B47B63"/>
    <w:rsid w:val="00B502F1"/>
    <w:rsid w:val="00B50600"/>
    <w:rsid w:val="00B50C41"/>
    <w:rsid w:val="00B51034"/>
    <w:rsid w:val="00B5168F"/>
    <w:rsid w:val="00B51ADB"/>
    <w:rsid w:val="00B51B01"/>
    <w:rsid w:val="00B51CE5"/>
    <w:rsid w:val="00B51D56"/>
    <w:rsid w:val="00B523D4"/>
    <w:rsid w:val="00B52990"/>
    <w:rsid w:val="00B52A7D"/>
    <w:rsid w:val="00B535AC"/>
    <w:rsid w:val="00B53D12"/>
    <w:rsid w:val="00B53E5D"/>
    <w:rsid w:val="00B54547"/>
    <w:rsid w:val="00B54576"/>
    <w:rsid w:val="00B5499F"/>
    <w:rsid w:val="00B54AED"/>
    <w:rsid w:val="00B54CBA"/>
    <w:rsid w:val="00B54EBF"/>
    <w:rsid w:val="00B551F5"/>
    <w:rsid w:val="00B557E7"/>
    <w:rsid w:val="00B561C7"/>
    <w:rsid w:val="00B56A71"/>
    <w:rsid w:val="00B5750D"/>
    <w:rsid w:val="00B57E31"/>
    <w:rsid w:val="00B60304"/>
    <w:rsid w:val="00B60432"/>
    <w:rsid w:val="00B60568"/>
    <w:rsid w:val="00B614C6"/>
    <w:rsid w:val="00B61AD4"/>
    <w:rsid w:val="00B61AE2"/>
    <w:rsid w:val="00B61B19"/>
    <w:rsid w:val="00B61C51"/>
    <w:rsid w:val="00B6249D"/>
    <w:rsid w:val="00B6444B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BC9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58F0"/>
    <w:rsid w:val="00B75A65"/>
    <w:rsid w:val="00B76020"/>
    <w:rsid w:val="00B76028"/>
    <w:rsid w:val="00B7602F"/>
    <w:rsid w:val="00B768DC"/>
    <w:rsid w:val="00B76A85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94B"/>
    <w:rsid w:val="00B83184"/>
    <w:rsid w:val="00B8359C"/>
    <w:rsid w:val="00B83804"/>
    <w:rsid w:val="00B839AA"/>
    <w:rsid w:val="00B840E3"/>
    <w:rsid w:val="00B8413F"/>
    <w:rsid w:val="00B848E6"/>
    <w:rsid w:val="00B8605A"/>
    <w:rsid w:val="00B86088"/>
    <w:rsid w:val="00B8641C"/>
    <w:rsid w:val="00B86746"/>
    <w:rsid w:val="00B86832"/>
    <w:rsid w:val="00B86B55"/>
    <w:rsid w:val="00B875EF"/>
    <w:rsid w:val="00B87658"/>
    <w:rsid w:val="00B877CC"/>
    <w:rsid w:val="00B879CB"/>
    <w:rsid w:val="00B87E6C"/>
    <w:rsid w:val="00B87EDF"/>
    <w:rsid w:val="00B908F5"/>
    <w:rsid w:val="00B909D0"/>
    <w:rsid w:val="00B90EDB"/>
    <w:rsid w:val="00B916A5"/>
    <w:rsid w:val="00B91B42"/>
    <w:rsid w:val="00B91DE4"/>
    <w:rsid w:val="00B92014"/>
    <w:rsid w:val="00B9250E"/>
    <w:rsid w:val="00B925F8"/>
    <w:rsid w:val="00B927E1"/>
    <w:rsid w:val="00B9288F"/>
    <w:rsid w:val="00B92A1D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285"/>
    <w:rsid w:val="00B96509"/>
    <w:rsid w:val="00B96BAA"/>
    <w:rsid w:val="00B96E71"/>
    <w:rsid w:val="00B96FFF"/>
    <w:rsid w:val="00B9772D"/>
    <w:rsid w:val="00B97B5A"/>
    <w:rsid w:val="00B97F0A"/>
    <w:rsid w:val="00BA08FD"/>
    <w:rsid w:val="00BA0C81"/>
    <w:rsid w:val="00BA0E40"/>
    <w:rsid w:val="00BA122F"/>
    <w:rsid w:val="00BA1849"/>
    <w:rsid w:val="00BA1993"/>
    <w:rsid w:val="00BA1ED2"/>
    <w:rsid w:val="00BA21CA"/>
    <w:rsid w:val="00BA2CC1"/>
    <w:rsid w:val="00BA341B"/>
    <w:rsid w:val="00BA35C1"/>
    <w:rsid w:val="00BA35E4"/>
    <w:rsid w:val="00BA3C61"/>
    <w:rsid w:val="00BA4776"/>
    <w:rsid w:val="00BA4DF2"/>
    <w:rsid w:val="00BA4FF3"/>
    <w:rsid w:val="00BA5503"/>
    <w:rsid w:val="00BA5D2C"/>
    <w:rsid w:val="00BA60E3"/>
    <w:rsid w:val="00BA6FE1"/>
    <w:rsid w:val="00BA7246"/>
    <w:rsid w:val="00BA7F0D"/>
    <w:rsid w:val="00BB06B1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30EC"/>
    <w:rsid w:val="00BB4439"/>
    <w:rsid w:val="00BB48BA"/>
    <w:rsid w:val="00BB4B02"/>
    <w:rsid w:val="00BB5075"/>
    <w:rsid w:val="00BB60D3"/>
    <w:rsid w:val="00BB61BC"/>
    <w:rsid w:val="00BB6647"/>
    <w:rsid w:val="00BB67C0"/>
    <w:rsid w:val="00BB7568"/>
    <w:rsid w:val="00BB7E4D"/>
    <w:rsid w:val="00BC08B8"/>
    <w:rsid w:val="00BC0AD4"/>
    <w:rsid w:val="00BC1015"/>
    <w:rsid w:val="00BC1160"/>
    <w:rsid w:val="00BC1273"/>
    <w:rsid w:val="00BC147E"/>
    <w:rsid w:val="00BC189E"/>
    <w:rsid w:val="00BC1D97"/>
    <w:rsid w:val="00BC1EEF"/>
    <w:rsid w:val="00BC204C"/>
    <w:rsid w:val="00BC2D2F"/>
    <w:rsid w:val="00BC416B"/>
    <w:rsid w:val="00BC4404"/>
    <w:rsid w:val="00BC4907"/>
    <w:rsid w:val="00BC4EF7"/>
    <w:rsid w:val="00BC64F6"/>
    <w:rsid w:val="00BC6531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21"/>
    <w:rsid w:val="00BD3C3B"/>
    <w:rsid w:val="00BD431B"/>
    <w:rsid w:val="00BD4C58"/>
    <w:rsid w:val="00BD4E5C"/>
    <w:rsid w:val="00BD646F"/>
    <w:rsid w:val="00BD649E"/>
    <w:rsid w:val="00BD65FC"/>
    <w:rsid w:val="00BD6A77"/>
    <w:rsid w:val="00BD6B17"/>
    <w:rsid w:val="00BD7558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C8E"/>
    <w:rsid w:val="00BE3F2A"/>
    <w:rsid w:val="00BE446D"/>
    <w:rsid w:val="00BE48AB"/>
    <w:rsid w:val="00BE5C5C"/>
    <w:rsid w:val="00BE5DA8"/>
    <w:rsid w:val="00BE5E0F"/>
    <w:rsid w:val="00BE6BE8"/>
    <w:rsid w:val="00BE7386"/>
    <w:rsid w:val="00BE7811"/>
    <w:rsid w:val="00BF0769"/>
    <w:rsid w:val="00BF164C"/>
    <w:rsid w:val="00BF1E71"/>
    <w:rsid w:val="00BF1F18"/>
    <w:rsid w:val="00BF2241"/>
    <w:rsid w:val="00BF3763"/>
    <w:rsid w:val="00BF3C2F"/>
    <w:rsid w:val="00BF4421"/>
    <w:rsid w:val="00BF63EF"/>
    <w:rsid w:val="00BF6690"/>
    <w:rsid w:val="00BF6C6A"/>
    <w:rsid w:val="00BF737A"/>
    <w:rsid w:val="00BF7790"/>
    <w:rsid w:val="00BF7D1F"/>
    <w:rsid w:val="00BF7D58"/>
    <w:rsid w:val="00C001C8"/>
    <w:rsid w:val="00C006C8"/>
    <w:rsid w:val="00C0077A"/>
    <w:rsid w:val="00C00824"/>
    <w:rsid w:val="00C01262"/>
    <w:rsid w:val="00C01BDB"/>
    <w:rsid w:val="00C02544"/>
    <w:rsid w:val="00C0272F"/>
    <w:rsid w:val="00C03EFC"/>
    <w:rsid w:val="00C03FE3"/>
    <w:rsid w:val="00C041A1"/>
    <w:rsid w:val="00C04DCC"/>
    <w:rsid w:val="00C04FD4"/>
    <w:rsid w:val="00C05532"/>
    <w:rsid w:val="00C06046"/>
    <w:rsid w:val="00C061D8"/>
    <w:rsid w:val="00C06211"/>
    <w:rsid w:val="00C06D5E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63F0"/>
    <w:rsid w:val="00C164C5"/>
    <w:rsid w:val="00C1682A"/>
    <w:rsid w:val="00C16E5D"/>
    <w:rsid w:val="00C170D6"/>
    <w:rsid w:val="00C172FF"/>
    <w:rsid w:val="00C2049A"/>
    <w:rsid w:val="00C206D7"/>
    <w:rsid w:val="00C209F1"/>
    <w:rsid w:val="00C20A8F"/>
    <w:rsid w:val="00C20FB8"/>
    <w:rsid w:val="00C211BB"/>
    <w:rsid w:val="00C21C2D"/>
    <w:rsid w:val="00C21CA4"/>
    <w:rsid w:val="00C21D61"/>
    <w:rsid w:val="00C225DB"/>
    <w:rsid w:val="00C226A0"/>
    <w:rsid w:val="00C226C5"/>
    <w:rsid w:val="00C23755"/>
    <w:rsid w:val="00C2376C"/>
    <w:rsid w:val="00C23B19"/>
    <w:rsid w:val="00C2400B"/>
    <w:rsid w:val="00C240C2"/>
    <w:rsid w:val="00C2434D"/>
    <w:rsid w:val="00C247D9"/>
    <w:rsid w:val="00C24994"/>
    <w:rsid w:val="00C24E1C"/>
    <w:rsid w:val="00C252D8"/>
    <w:rsid w:val="00C254C0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2014"/>
    <w:rsid w:val="00C32114"/>
    <w:rsid w:val="00C321EB"/>
    <w:rsid w:val="00C323F8"/>
    <w:rsid w:val="00C32D04"/>
    <w:rsid w:val="00C33282"/>
    <w:rsid w:val="00C33511"/>
    <w:rsid w:val="00C34235"/>
    <w:rsid w:val="00C342EE"/>
    <w:rsid w:val="00C34321"/>
    <w:rsid w:val="00C347EF"/>
    <w:rsid w:val="00C34BBD"/>
    <w:rsid w:val="00C34DEB"/>
    <w:rsid w:val="00C34F28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2B67"/>
    <w:rsid w:val="00C43709"/>
    <w:rsid w:val="00C43BC5"/>
    <w:rsid w:val="00C4455B"/>
    <w:rsid w:val="00C44D20"/>
    <w:rsid w:val="00C45431"/>
    <w:rsid w:val="00C45952"/>
    <w:rsid w:val="00C45FFE"/>
    <w:rsid w:val="00C466B0"/>
    <w:rsid w:val="00C469B5"/>
    <w:rsid w:val="00C46A5D"/>
    <w:rsid w:val="00C46CC8"/>
    <w:rsid w:val="00C47D1E"/>
    <w:rsid w:val="00C47DE5"/>
    <w:rsid w:val="00C5003E"/>
    <w:rsid w:val="00C50486"/>
    <w:rsid w:val="00C50C10"/>
    <w:rsid w:val="00C5125E"/>
    <w:rsid w:val="00C51D0C"/>
    <w:rsid w:val="00C52413"/>
    <w:rsid w:val="00C52712"/>
    <w:rsid w:val="00C52C6A"/>
    <w:rsid w:val="00C52D85"/>
    <w:rsid w:val="00C53ABE"/>
    <w:rsid w:val="00C53EFB"/>
    <w:rsid w:val="00C53F28"/>
    <w:rsid w:val="00C54A3D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778"/>
    <w:rsid w:val="00C608D9"/>
    <w:rsid w:val="00C60ABD"/>
    <w:rsid w:val="00C60AC9"/>
    <w:rsid w:val="00C6124D"/>
    <w:rsid w:val="00C61944"/>
    <w:rsid w:val="00C61BD1"/>
    <w:rsid w:val="00C62B17"/>
    <w:rsid w:val="00C63168"/>
    <w:rsid w:val="00C6325B"/>
    <w:rsid w:val="00C63339"/>
    <w:rsid w:val="00C634B1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C58"/>
    <w:rsid w:val="00C73004"/>
    <w:rsid w:val="00C73032"/>
    <w:rsid w:val="00C730BD"/>
    <w:rsid w:val="00C73385"/>
    <w:rsid w:val="00C73B15"/>
    <w:rsid w:val="00C73B22"/>
    <w:rsid w:val="00C73E9A"/>
    <w:rsid w:val="00C7403E"/>
    <w:rsid w:val="00C7475D"/>
    <w:rsid w:val="00C7494F"/>
    <w:rsid w:val="00C74AEF"/>
    <w:rsid w:val="00C74C0E"/>
    <w:rsid w:val="00C74D15"/>
    <w:rsid w:val="00C75ADF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CF9"/>
    <w:rsid w:val="00C8224C"/>
    <w:rsid w:val="00C8230A"/>
    <w:rsid w:val="00C8242B"/>
    <w:rsid w:val="00C829AC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5FF"/>
    <w:rsid w:val="00C94D44"/>
    <w:rsid w:val="00C9521B"/>
    <w:rsid w:val="00C95C33"/>
    <w:rsid w:val="00C95D1A"/>
    <w:rsid w:val="00C9663D"/>
    <w:rsid w:val="00C96C10"/>
    <w:rsid w:val="00C978FF"/>
    <w:rsid w:val="00C9792A"/>
    <w:rsid w:val="00C97A39"/>
    <w:rsid w:val="00C97A48"/>
    <w:rsid w:val="00C97A65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BD1"/>
    <w:rsid w:val="00CA1C79"/>
    <w:rsid w:val="00CA2260"/>
    <w:rsid w:val="00CA2FA2"/>
    <w:rsid w:val="00CA2FFB"/>
    <w:rsid w:val="00CA327C"/>
    <w:rsid w:val="00CA347B"/>
    <w:rsid w:val="00CA351C"/>
    <w:rsid w:val="00CA3B71"/>
    <w:rsid w:val="00CA40E2"/>
    <w:rsid w:val="00CA4250"/>
    <w:rsid w:val="00CA42E8"/>
    <w:rsid w:val="00CA4C36"/>
    <w:rsid w:val="00CA4C50"/>
    <w:rsid w:val="00CA4FDE"/>
    <w:rsid w:val="00CA51BA"/>
    <w:rsid w:val="00CA54F6"/>
    <w:rsid w:val="00CA55ED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3D6D"/>
    <w:rsid w:val="00CB4793"/>
    <w:rsid w:val="00CB4819"/>
    <w:rsid w:val="00CB4A1B"/>
    <w:rsid w:val="00CB4EA2"/>
    <w:rsid w:val="00CB531D"/>
    <w:rsid w:val="00CB581A"/>
    <w:rsid w:val="00CB5AD5"/>
    <w:rsid w:val="00CB5B94"/>
    <w:rsid w:val="00CB616E"/>
    <w:rsid w:val="00CB665A"/>
    <w:rsid w:val="00CB6AA2"/>
    <w:rsid w:val="00CB6B45"/>
    <w:rsid w:val="00CB6C72"/>
    <w:rsid w:val="00CB6DBF"/>
    <w:rsid w:val="00CB6E92"/>
    <w:rsid w:val="00CB701C"/>
    <w:rsid w:val="00CB7306"/>
    <w:rsid w:val="00CC03A7"/>
    <w:rsid w:val="00CC043A"/>
    <w:rsid w:val="00CC04F7"/>
    <w:rsid w:val="00CC0682"/>
    <w:rsid w:val="00CC08E7"/>
    <w:rsid w:val="00CC1095"/>
    <w:rsid w:val="00CC1634"/>
    <w:rsid w:val="00CC1CFE"/>
    <w:rsid w:val="00CC2186"/>
    <w:rsid w:val="00CC222D"/>
    <w:rsid w:val="00CC237B"/>
    <w:rsid w:val="00CC2550"/>
    <w:rsid w:val="00CC2922"/>
    <w:rsid w:val="00CC2E7E"/>
    <w:rsid w:val="00CC2E9A"/>
    <w:rsid w:val="00CC2FB1"/>
    <w:rsid w:val="00CC3209"/>
    <w:rsid w:val="00CC358C"/>
    <w:rsid w:val="00CC3F06"/>
    <w:rsid w:val="00CC43D3"/>
    <w:rsid w:val="00CC47B2"/>
    <w:rsid w:val="00CC4A0E"/>
    <w:rsid w:val="00CC5056"/>
    <w:rsid w:val="00CC5E65"/>
    <w:rsid w:val="00CC62AB"/>
    <w:rsid w:val="00CC6B83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858"/>
    <w:rsid w:val="00CD3D78"/>
    <w:rsid w:val="00CD43D9"/>
    <w:rsid w:val="00CD444A"/>
    <w:rsid w:val="00CD4BD5"/>
    <w:rsid w:val="00CD56AE"/>
    <w:rsid w:val="00CD5B3E"/>
    <w:rsid w:val="00CD684D"/>
    <w:rsid w:val="00CD6C1C"/>
    <w:rsid w:val="00CD6C4E"/>
    <w:rsid w:val="00CD79D9"/>
    <w:rsid w:val="00CE04FC"/>
    <w:rsid w:val="00CE0BE2"/>
    <w:rsid w:val="00CE0EFC"/>
    <w:rsid w:val="00CE1400"/>
    <w:rsid w:val="00CE19B0"/>
    <w:rsid w:val="00CE1D65"/>
    <w:rsid w:val="00CE1FA4"/>
    <w:rsid w:val="00CE2880"/>
    <w:rsid w:val="00CE317D"/>
    <w:rsid w:val="00CE3E8B"/>
    <w:rsid w:val="00CE4455"/>
    <w:rsid w:val="00CE5127"/>
    <w:rsid w:val="00CE5275"/>
    <w:rsid w:val="00CE53D7"/>
    <w:rsid w:val="00CE5854"/>
    <w:rsid w:val="00CE5A1D"/>
    <w:rsid w:val="00CE5C95"/>
    <w:rsid w:val="00CE65D3"/>
    <w:rsid w:val="00CE6718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1E12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D7A"/>
    <w:rsid w:val="00CF4FDA"/>
    <w:rsid w:val="00CF5D3F"/>
    <w:rsid w:val="00CF6EF1"/>
    <w:rsid w:val="00D00052"/>
    <w:rsid w:val="00D00213"/>
    <w:rsid w:val="00D0032D"/>
    <w:rsid w:val="00D00711"/>
    <w:rsid w:val="00D00C8E"/>
    <w:rsid w:val="00D00FAA"/>
    <w:rsid w:val="00D01D01"/>
    <w:rsid w:val="00D021D7"/>
    <w:rsid w:val="00D02459"/>
    <w:rsid w:val="00D028F0"/>
    <w:rsid w:val="00D02F12"/>
    <w:rsid w:val="00D03288"/>
    <w:rsid w:val="00D0369A"/>
    <w:rsid w:val="00D03B59"/>
    <w:rsid w:val="00D03BBC"/>
    <w:rsid w:val="00D03F86"/>
    <w:rsid w:val="00D0429F"/>
    <w:rsid w:val="00D04858"/>
    <w:rsid w:val="00D0492B"/>
    <w:rsid w:val="00D05CAD"/>
    <w:rsid w:val="00D06632"/>
    <w:rsid w:val="00D0674B"/>
    <w:rsid w:val="00D06CDC"/>
    <w:rsid w:val="00D06FAD"/>
    <w:rsid w:val="00D0707D"/>
    <w:rsid w:val="00D071D8"/>
    <w:rsid w:val="00D07622"/>
    <w:rsid w:val="00D076BA"/>
    <w:rsid w:val="00D07B04"/>
    <w:rsid w:val="00D07EBE"/>
    <w:rsid w:val="00D105A3"/>
    <w:rsid w:val="00D10852"/>
    <w:rsid w:val="00D10D64"/>
    <w:rsid w:val="00D10EF7"/>
    <w:rsid w:val="00D1123F"/>
    <w:rsid w:val="00D114F8"/>
    <w:rsid w:val="00D11584"/>
    <w:rsid w:val="00D117CF"/>
    <w:rsid w:val="00D11856"/>
    <w:rsid w:val="00D11C1A"/>
    <w:rsid w:val="00D1243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36"/>
    <w:rsid w:val="00D14EA4"/>
    <w:rsid w:val="00D1501E"/>
    <w:rsid w:val="00D153EB"/>
    <w:rsid w:val="00D154A1"/>
    <w:rsid w:val="00D15D50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ADD"/>
    <w:rsid w:val="00D220A9"/>
    <w:rsid w:val="00D22E26"/>
    <w:rsid w:val="00D23AB8"/>
    <w:rsid w:val="00D23D9A"/>
    <w:rsid w:val="00D2437C"/>
    <w:rsid w:val="00D2454D"/>
    <w:rsid w:val="00D24861"/>
    <w:rsid w:val="00D2529E"/>
    <w:rsid w:val="00D26682"/>
    <w:rsid w:val="00D26A70"/>
    <w:rsid w:val="00D26E9D"/>
    <w:rsid w:val="00D2727A"/>
    <w:rsid w:val="00D2794C"/>
    <w:rsid w:val="00D30375"/>
    <w:rsid w:val="00D314D4"/>
    <w:rsid w:val="00D318E5"/>
    <w:rsid w:val="00D3208D"/>
    <w:rsid w:val="00D3247F"/>
    <w:rsid w:val="00D33A40"/>
    <w:rsid w:val="00D3420A"/>
    <w:rsid w:val="00D34F3A"/>
    <w:rsid w:val="00D3513E"/>
    <w:rsid w:val="00D35AFC"/>
    <w:rsid w:val="00D35B3D"/>
    <w:rsid w:val="00D3699F"/>
    <w:rsid w:val="00D369A3"/>
    <w:rsid w:val="00D369F4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1C55"/>
    <w:rsid w:val="00D420F7"/>
    <w:rsid w:val="00D421F5"/>
    <w:rsid w:val="00D42541"/>
    <w:rsid w:val="00D42AB9"/>
    <w:rsid w:val="00D42CA0"/>
    <w:rsid w:val="00D4306C"/>
    <w:rsid w:val="00D43454"/>
    <w:rsid w:val="00D43478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DDD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5AE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6AC"/>
    <w:rsid w:val="00D72C5A"/>
    <w:rsid w:val="00D72C6C"/>
    <w:rsid w:val="00D72ED0"/>
    <w:rsid w:val="00D7317B"/>
    <w:rsid w:val="00D73AF1"/>
    <w:rsid w:val="00D7444F"/>
    <w:rsid w:val="00D74954"/>
    <w:rsid w:val="00D75372"/>
    <w:rsid w:val="00D75548"/>
    <w:rsid w:val="00D776F5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876"/>
    <w:rsid w:val="00D85CC2"/>
    <w:rsid w:val="00D85CE6"/>
    <w:rsid w:val="00D85F64"/>
    <w:rsid w:val="00D866A3"/>
    <w:rsid w:val="00D86A4D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9F"/>
    <w:rsid w:val="00D936CC"/>
    <w:rsid w:val="00D93789"/>
    <w:rsid w:val="00D93828"/>
    <w:rsid w:val="00D94D61"/>
    <w:rsid w:val="00D95234"/>
    <w:rsid w:val="00D952AD"/>
    <w:rsid w:val="00D95369"/>
    <w:rsid w:val="00D961BF"/>
    <w:rsid w:val="00D96750"/>
    <w:rsid w:val="00D96FEE"/>
    <w:rsid w:val="00D97157"/>
    <w:rsid w:val="00D979C7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15C"/>
    <w:rsid w:val="00DA483F"/>
    <w:rsid w:val="00DA4896"/>
    <w:rsid w:val="00DA4A77"/>
    <w:rsid w:val="00DA4B3A"/>
    <w:rsid w:val="00DA4F28"/>
    <w:rsid w:val="00DA529C"/>
    <w:rsid w:val="00DA5666"/>
    <w:rsid w:val="00DA585A"/>
    <w:rsid w:val="00DA5899"/>
    <w:rsid w:val="00DA5D84"/>
    <w:rsid w:val="00DA5FA1"/>
    <w:rsid w:val="00DA6291"/>
    <w:rsid w:val="00DA6AAA"/>
    <w:rsid w:val="00DA6C84"/>
    <w:rsid w:val="00DA6FC2"/>
    <w:rsid w:val="00DA71FD"/>
    <w:rsid w:val="00DA727B"/>
    <w:rsid w:val="00DA772F"/>
    <w:rsid w:val="00DA7EB6"/>
    <w:rsid w:val="00DB0851"/>
    <w:rsid w:val="00DB0B24"/>
    <w:rsid w:val="00DB0E76"/>
    <w:rsid w:val="00DB12CB"/>
    <w:rsid w:val="00DB18D2"/>
    <w:rsid w:val="00DB2F3D"/>
    <w:rsid w:val="00DB2F50"/>
    <w:rsid w:val="00DB3FFB"/>
    <w:rsid w:val="00DB4082"/>
    <w:rsid w:val="00DB421C"/>
    <w:rsid w:val="00DB4387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DA8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261"/>
    <w:rsid w:val="00DD532B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6C"/>
    <w:rsid w:val="00DE0F9C"/>
    <w:rsid w:val="00DE1156"/>
    <w:rsid w:val="00DE145B"/>
    <w:rsid w:val="00DE1D7C"/>
    <w:rsid w:val="00DE20D1"/>
    <w:rsid w:val="00DE228D"/>
    <w:rsid w:val="00DE229E"/>
    <w:rsid w:val="00DE2703"/>
    <w:rsid w:val="00DE3375"/>
    <w:rsid w:val="00DE3432"/>
    <w:rsid w:val="00DE4584"/>
    <w:rsid w:val="00DE4999"/>
    <w:rsid w:val="00DE6147"/>
    <w:rsid w:val="00DE6416"/>
    <w:rsid w:val="00DF011D"/>
    <w:rsid w:val="00DF14F5"/>
    <w:rsid w:val="00DF20C1"/>
    <w:rsid w:val="00DF2B1A"/>
    <w:rsid w:val="00DF2F54"/>
    <w:rsid w:val="00DF3273"/>
    <w:rsid w:val="00DF39DE"/>
    <w:rsid w:val="00DF408D"/>
    <w:rsid w:val="00DF46AC"/>
    <w:rsid w:val="00DF46FA"/>
    <w:rsid w:val="00DF4964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10F"/>
    <w:rsid w:val="00E02157"/>
    <w:rsid w:val="00E025D2"/>
    <w:rsid w:val="00E033EA"/>
    <w:rsid w:val="00E033EF"/>
    <w:rsid w:val="00E03B98"/>
    <w:rsid w:val="00E052AA"/>
    <w:rsid w:val="00E05631"/>
    <w:rsid w:val="00E06DE3"/>
    <w:rsid w:val="00E06F3E"/>
    <w:rsid w:val="00E07822"/>
    <w:rsid w:val="00E07880"/>
    <w:rsid w:val="00E07B1C"/>
    <w:rsid w:val="00E1049D"/>
    <w:rsid w:val="00E107BF"/>
    <w:rsid w:val="00E111C0"/>
    <w:rsid w:val="00E11B2D"/>
    <w:rsid w:val="00E11BC8"/>
    <w:rsid w:val="00E11D99"/>
    <w:rsid w:val="00E12D38"/>
    <w:rsid w:val="00E13479"/>
    <w:rsid w:val="00E13CA8"/>
    <w:rsid w:val="00E145B9"/>
    <w:rsid w:val="00E146D2"/>
    <w:rsid w:val="00E148FE"/>
    <w:rsid w:val="00E14DF6"/>
    <w:rsid w:val="00E153CB"/>
    <w:rsid w:val="00E15B8F"/>
    <w:rsid w:val="00E15C7A"/>
    <w:rsid w:val="00E15DFA"/>
    <w:rsid w:val="00E165B6"/>
    <w:rsid w:val="00E166DD"/>
    <w:rsid w:val="00E16E81"/>
    <w:rsid w:val="00E16FB5"/>
    <w:rsid w:val="00E174BD"/>
    <w:rsid w:val="00E175AA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960"/>
    <w:rsid w:val="00E25ECE"/>
    <w:rsid w:val="00E25FA1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2E41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696"/>
    <w:rsid w:val="00E4011A"/>
    <w:rsid w:val="00E4016E"/>
    <w:rsid w:val="00E40E60"/>
    <w:rsid w:val="00E41AF3"/>
    <w:rsid w:val="00E4219A"/>
    <w:rsid w:val="00E42A50"/>
    <w:rsid w:val="00E42CE6"/>
    <w:rsid w:val="00E42F06"/>
    <w:rsid w:val="00E42FA5"/>
    <w:rsid w:val="00E43746"/>
    <w:rsid w:val="00E43B3E"/>
    <w:rsid w:val="00E45425"/>
    <w:rsid w:val="00E45512"/>
    <w:rsid w:val="00E45CDE"/>
    <w:rsid w:val="00E45D70"/>
    <w:rsid w:val="00E460F0"/>
    <w:rsid w:val="00E461C6"/>
    <w:rsid w:val="00E464AA"/>
    <w:rsid w:val="00E464E5"/>
    <w:rsid w:val="00E46E83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77"/>
    <w:rsid w:val="00E5559D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3A6"/>
    <w:rsid w:val="00E61EE7"/>
    <w:rsid w:val="00E6313A"/>
    <w:rsid w:val="00E63FE0"/>
    <w:rsid w:val="00E641F8"/>
    <w:rsid w:val="00E642D6"/>
    <w:rsid w:val="00E643B7"/>
    <w:rsid w:val="00E64996"/>
    <w:rsid w:val="00E65216"/>
    <w:rsid w:val="00E65DF6"/>
    <w:rsid w:val="00E66089"/>
    <w:rsid w:val="00E66463"/>
    <w:rsid w:val="00E666C8"/>
    <w:rsid w:val="00E66F49"/>
    <w:rsid w:val="00E672A1"/>
    <w:rsid w:val="00E67AC8"/>
    <w:rsid w:val="00E67C2F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A3F"/>
    <w:rsid w:val="00E76E7A"/>
    <w:rsid w:val="00E7712B"/>
    <w:rsid w:val="00E77A97"/>
    <w:rsid w:val="00E803EC"/>
    <w:rsid w:val="00E80FE9"/>
    <w:rsid w:val="00E814DD"/>
    <w:rsid w:val="00E81E5F"/>
    <w:rsid w:val="00E81F13"/>
    <w:rsid w:val="00E82142"/>
    <w:rsid w:val="00E8239C"/>
    <w:rsid w:val="00E824FB"/>
    <w:rsid w:val="00E8293D"/>
    <w:rsid w:val="00E82F3C"/>
    <w:rsid w:val="00E830A9"/>
    <w:rsid w:val="00E8416F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0F66"/>
    <w:rsid w:val="00E92653"/>
    <w:rsid w:val="00E93467"/>
    <w:rsid w:val="00E9372D"/>
    <w:rsid w:val="00E94197"/>
    <w:rsid w:val="00E943FD"/>
    <w:rsid w:val="00E947A7"/>
    <w:rsid w:val="00E94858"/>
    <w:rsid w:val="00E9493A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68D"/>
    <w:rsid w:val="00EA176A"/>
    <w:rsid w:val="00EA17CA"/>
    <w:rsid w:val="00EA2097"/>
    <w:rsid w:val="00EA23A6"/>
    <w:rsid w:val="00EA2DE3"/>
    <w:rsid w:val="00EA2F01"/>
    <w:rsid w:val="00EA3116"/>
    <w:rsid w:val="00EA320A"/>
    <w:rsid w:val="00EA3222"/>
    <w:rsid w:val="00EA33CB"/>
    <w:rsid w:val="00EA350D"/>
    <w:rsid w:val="00EA39B7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860"/>
    <w:rsid w:val="00EB018E"/>
    <w:rsid w:val="00EB04B9"/>
    <w:rsid w:val="00EB0B40"/>
    <w:rsid w:val="00EB0E42"/>
    <w:rsid w:val="00EB139D"/>
    <w:rsid w:val="00EB142C"/>
    <w:rsid w:val="00EB2414"/>
    <w:rsid w:val="00EB2720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513"/>
    <w:rsid w:val="00EB792F"/>
    <w:rsid w:val="00EB7F7D"/>
    <w:rsid w:val="00EC025A"/>
    <w:rsid w:val="00EC0AE4"/>
    <w:rsid w:val="00EC1500"/>
    <w:rsid w:val="00EC25AD"/>
    <w:rsid w:val="00EC3791"/>
    <w:rsid w:val="00EC3956"/>
    <w:rsid w:val="00EC3DBA"/>
    <w:rsid w:val="00EC3E60"/>
    <w:rsid w:val="00EC4065"/>
    <w:rsid w:val="00EC40B0"/>
    <w:rsid w:val="00EC43BE"/>
    <w:rsid w:val="00EC4485"/>
    <w:rsid w:val="00EC5332"/>
    <w:rsid w:val="00EC533E"/>
    <w:rsid w:val="00EC535B"/>
    <w:rsid w:val="00EC56D8"/>
    <w:rsid w:val="00EC5A44"/>
    <w:rsid w:val="00EC5A9E"/>
    <w:rsid w:val="00EC5C69"/>
    <w:rsid w:val="00EC5F80"/>
    <w:rsid w:val="00EC61AF"/>
    <w:rsid w:val="00EC64DE"/>
    <w:rsid w:val="00EC70EE"/>
    <w:rsid w:val="00EC768B"/>
    <w:rsid w:val="00EC78DB"/>
    <w:rsid w:val="00ED02F9"/>
    <w:rsid w:val="00ED0322"/>
    <w:rsid w:val="00ED03A1"/>
    <w:rsid w:val="00ED0F6C"/>
    <w:rsid w:val="00ED1575"/>
    <w:rsid w:val="00ED1A56"/>
    <w:rsid w:val="00ED1BF0"/>
    <w:rsid w:val="00ED223E"/>
    <w:rsid w:val="00ED2500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70B7"/>
    <w:rsid w:val="00ED70EC"/>
    <w:rsid w:val="00ED72B7"/>
    <w:rsid w:val="00ED7CE8"/>
    <w:rsid w:val="00EE076D"/>
    <w:rsid w:val="00EE0B44"/>
    <w:rsid w:val="00EE0BA5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236"/>
    <w:rsid w:val="00EE656B"/>
    <w:rsid w:val="00EE6CEC"/>
    <w:rsid w:val="00EE6D67"/>
    <w:rsid w:val="00EE70DB"/>
    <w:rsid w:val="00EE759B"/>
    <w:rsid w:val="00EE795F"/>
    <w:rsid w:val="00EE7C50"/>
    <w:rsid w:val="00EF0236"/>
    <w:rsid w:val="00EF06E1"/>
    <w:rsid w:val="00EF08C9"/>
    <w:rsid w:val="00EF0A7F"/>
    <w:rsid w:val="00EF0BCF"/>
    <w:rsid w:val="00EF0DFB"/>
    <w:rsid w:val="00EF1E99"/>
    <w:rsid w:val="00EF254E"/>
    <w:rsid w:val="00EF27BC"/>
    <w:rsid w:val="00EF291A"/>
    <w:rsid w:val="00EF34C4"/>
    <w:rsid w:val="00EF4DBE"/>
    <w:rsid w:val="00EF4E96"/>
    <w:rsid w:val="00EF525D"/>
    <w:rsid w:val="00EF5695"/>
    <w:rsid w:val="00EF586A"/>
    <w:rsid w:val="00EF60CC"/>
    <w:rsid w:val="00EF65A7"/>
    <w:rsid w:val="00EF693C"/>
    <w:rsid w:val="00EF6FA0"/>
    <w:rsid w:val="00EF7344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1C08"/>
    <w:rsid w:val="00F01D33"/>
    <w:rsid w:val="00F028EC"/>
    <w:rsid w:val="00F02986"/>
    <w:rsid w:val="00F029B4"/>
    <w:rsid w:val="00F02B45"/>
    <w:rsid w:val="00F033CC"/>
    <w:rsid w:val="00F03916"/>
    <w:rsid w:val="00F03A94"/>
    <w:rsid w:val="00F03AFD"/>
    <w:rsid w:val="00F03E83"/>
    <w:rsid w:val="00F04104"/>
    <w:rsid w:val="00F051D6"/>
    <w:rsid w:val="00F052D2"/>
    <w:rsid w:val="00F05326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77D"/>
    <w:rsid w:val="00F11983"/>
    <w:rsid w:val="00F11BA2"/>
    <w:rsid w:val="00F120ED"/>
    <w:rsid w:val="00F12D76"/>
    <w:rsid w:val="00F12DCB"/>
    <w:rsid w:val="00F13034"/>
    <w:rsid w:val="00F13552"/>
    <w:rsid w:val="00F13933"/>
    <w:rsid w:val="00F13B09"/>
    <w:rsid w:val="00F13D4E"/>
    <w:rsid w:val="00F1461D"/>
    <w:rsid w:val="00F14914"/>
    <w:rsid w:val="00F14ACC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0C74"/>
    <w:rsid w:val="00F21142"/>
    <w:rsid w:val="00F2146C"/>
    <w:rsid w:val="00F21E83"/>
    <w:rsid w:val="00F22865"/>
    <w:rsid w:val="00F22AB8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AE5"/>
    <w:rsid w:val="00F26CFE"/>
    <w:rsid w:val="00F271BF"/>
    <w:rsid w:val="00F27797"/>
    <w:rsid w:val="00F2798F"/>
    <w:rsid w:val="00F27C19"/>
    <w:rsid w:val="00F30564"/>
    <w:rsid w:val="00F3065A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939"/>
    <w:rsid w:val="00F33D4B"/>
    <w:rsid w:val="00F33E0A"/>
    <w:rsid w:val="00F344F2"/>
    <w:rsid w:val="00F34527"/>
    <w:rsid w:val="00F34AED"/>
    <w:rsid w:val="00F35EF6"/>
    <w:rsid w:val="00F3679F"/>
    <w:rsid w:val="00F3685E"/>
    <w:rsid w:val="00F36BB8"/>
    <w:rsid w:val="00F3773D"/>
    <w:rsid w:val="00F377E7"/>
    <w:rsid w:val="00F37944"/>
    <w:rsid w:val="00F37BA6"/>
    <w:rsid w:val="00F40221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753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E11"/>
    <w:rsid w:val="00F46114"/>
    <w:rsid w:val="00F46193"/>
    <w:rsid w:val="00F47023"/>
    <w:rsid w:val="00F474B8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3BB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358"/>
    <w:rsid w:val="00F60C07"/>
    <w:rsid w:val="00F60E13"/>
    <w:rsid w:val="00F60E8E"/>
    <w:rsid w:val="00F61303"/>
    <w:rsid w:val="00F61628"/>
    <w:rsid w:val="00F61759"/>
    <w:rsid w:val="00F6255F"/>
    <w:rsid w:val="00F62A38"/>
    <w:rsid w:val="00F62C17"/>
    <w:rsid w:val="00F6309B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4CC"/>
    <w:rsid w:val="00F70782"/>
    <w:rsid w:val="00F70BAE"/>
    <w:rsid w:val="00F715FA"/>
    <w:rsid w:val="00F7223E"/>
    <w:rsid w:val="00F722FE"/>
    <w:rsid w:val="00F72341"/>
    <w:rsid w:val="00F72902"/>
    <w:rsid w:val="00F72CF0"/>
    <w:rsid w:val="00F7303B"/>
    <w:rsid w:val="00F73311"/>
    <w:rsid w:val="00F733FA"/>
    <w:rsid w:val="00F73AF0"/>
    <w:rsid w:val="00F73CAF"/>
    <w:rsid w:val="00F74187"/>
    <w:rsid w:val="00F743BC"/>
    <w:rsid w:val="00F75883"/>
    <w:rsid w:val="00F761C3"/>
    <w:rsid w:val="00F76264"/>
    <w:rsid w:val="00F7702D"/>
    <w:rsid w:val="00F770DC"/>
    <w:rsid w:val="00F77114"/>
    <w:rsid w:val="00F771E6"/>
    <w:rsid w:val="00F80B98"/>
    <w:rsid w:val="00F80FAF"/>
    <w:rsid w:val="00F8104D"/>
    <w:rsid w:val="00F813C3"/>
    <w:rsid w:val="00F81870"/>
    <w:rsid w:val="00F820C3"/>
    <w:rsid w:val="00F825B5"/>
    <w:rsid w:val="00F82D41"/>
    <w:rsid w:val="00F830D0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55D"/>
    <w:rsid w:val="00F94DD2"/>
    <w:rsid w:val="00F94ED5"/>
    <w:rsid w:val="00F94EE2"/>
    <w:rsid w:val="00F95ED1"/>
    <w:rsid w:val="00F9612E"/>
    <w:rsid w:val="00F962B6"/>
    <w:rsid w:val="00F97180"/>
    <w:rsid w:val="00FA01E2"/>
    <w:rsid w:val="00FA0511"/>
    <w:rsid w:val="00FA0787"/>
    <w:rsid w:val="00FA1486"/>
    <w:rsid w:val="00FA149E"/>
    <w:rsid w:val="00FA15D3"/>
    <w:rsid w:val="00FA162E"/>
    <w:rsid w:val="00FA1748"/>
    <w:rsid w:val="00FA1A88"/>
    <w:rsid w:val="00FA2067"/>
    <w:rsid w:val="00FA2486"/>
    <w:rsid w:val="00FA289C"/>
    <w:rsid w:val="00FA31F5"/>
    <w:rsid w:val="00FA3C0B"/>
    <w:rsid w:val="00FA40A9"/>
    <w:rsid w:val="00FA4AE1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AF2"/>
    <w:rsid w:val="00FB0F29"/>
    <w:rsid w:val="00FB12F1"/>
    <w:rsid w:val="00FB1868"/>
    <w:rsid w:val="00FB1E25"/>
    <w:rsid w:val="00FB1E86"/>
    <w:rsid w:val="00FB2249"/>
    <w:rsid w:val="00FB2922"/>
    <w:rsid w:val="00FB2B97"/>
    <w:rsid w:val="00FB2EF3"/>
    <w:rsid w:val="00FB3246"/>
    <w:rsid w:val="00FB346E"/>
    <w:rsid w:val="00FB3D22"/>
    <w:rsid w:val="00FB3EF0"/>
    <w:rsid w:val="00FB4112"/>
    <w:rsid w:val="00FB4A56"/>
    <w:rsid w:val="00FB4AF7"/>
    <w:rsid w:val="00FB52A6"/>
    <w:rsid w:val="00FB54CE"/>
    <w:rsid w:val="00FB58EA"/>
    <w:rsid w:val="00FB5F3E"/>
    <w:rsid w:val="00FB6791"/>
    <w:rsid w:val="00FB6C7E"/>
    <w:rsid w:val="00FB6FC6"/>
    <w:rsid w:val="00FB74B3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47E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1DC"/>
    <w:rsid w:val="00FD17DC"/>
    <w:rsid w:val="00FD1AF1"/>
    <w:rsid w:val="00FD1C18"/>
    <w:rsid w:val="00FD1FB9"/>
    <w:rsid w:val="00FD2533"/>
    <w:rsid w:val="00FD272E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9D3"/>
    <w:rsid w:val="00FE4CEB"/>
    <w:rsid w:val="00FE4E0B"/>
    <w:rsid w:val="00FE5D74"/>
    <w:rsid w:val="00FE60CE"/>
    <w:rsid w:val="00FE61C1"/>
    <w:rsid w:val="00FE68F8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19D7"/>
    <w:rsid w:val="00FF2092"/>
    <w:rsid w:val="00FF256D"/>
    <w:rsid w:val="00FF2A7B"/>
    <w:rsid w:val="00FF2AF6"/>
    <w:rsid w:val="00FF33FF"/>
    <w:rsid w:val="00FF3540"/>
    <w:rsid w:val="00FF39FF"/>
    <w:rsid w:val="00FF3DAF"/>
    <w:rsid w:val="00FF51C2"/>
    <w:rsid w:val="00FF57C9"/>
    <w:rsid w:val="00FF5C7A"/>
    <w:rsid w:val="00FF62CA"/>
    <w:rsid w:val="00FF6F46"/>
    <w:rsid w:val="00FF789A"/>
    <w:rsid w:val="3AD05716"/>
    <w:rsid w:val="3DB2928C"/>
    <w:rsid w:val="43519F6C"/>
    <w:rsid w:val="4D5DBC2C"/>
    <w:rsid w:val="5CFB719A"/>
    <w:rsid w:val="641E67E5"/>
    <w:rsid w:val="7827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,SGS Table Basic 1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9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69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0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31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4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3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15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0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4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7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71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13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2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9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0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8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9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0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95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0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9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4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1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663</Words>
  <Characters>3781</Characters>
  <Application>Microsoft Office Word</Application>
  <DocSecurity>0</DocSecurity>
  <Lines>31</Lines>
  <Paragraphs>8</Paragraphs>
  <ScaleCrop>false</ScaleCrop>
  <Company>ETSI Sophia-Antipolis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2</cp:revision>
  <dcterms:created xsi:type="dcterms:W3CDTF">2025-08-15T11:55:00Z</dcterms:created>
  <dcterms:modified xsi:type="dcterms:W3CDTF">2025-08-15T11:55:00Z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GrammarlyDocumentId">
    <vt:lpwstr>7bdb43e6e4af258c4a3f272c849aebc4672c5856b3991b481e21ee2d6019c2c0</vt:lpwstr>
  </property>
</Properties>
</file>